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41E2FF" w14:textId="2D32DA69" w:rsidR="00A0464B" w:rsidRDefault="00A0464B" w:rsidP="00A0464B">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005A4FD9" w:rsidRPr="005A4FD9">
        <w:rPr>
          <w:b/>
          <w:i/>
          <w:noProof/>
          <w:sz w:val="28"/>
        </w:rPr>
        <w:t>S3-212944</w:t>
      </w:r>
    </w:p>
    <w:p w14:paraId="71AE3C02" w14:textId="12F1A944" w:rsidR="00A0464B" w:rsidRDefault="00A0464B" w:rsidP="00A0464B">
      <w:pPr>
        <w:pStyle w:val="CRCoverPage"/>
        <w:outlineLvl w:val="0"/>
        <w:rPr>
          <w:b/>
          <w:noProof/>
          <w:sz w:val="24"/>
        </w:rPr>
      </w:pPr>
      <w:r>
        <w:rPr>
          <w:b/>
          <w:sz w:val="24"/>
        </w:rPr>
        <w:t>e-meeting, 16 - 27 August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1570F2B" w14:textId="77777777" w:rsidR="0010401F" w:rsidRDefault="0010401F">
      <w:pPr>
        <w:keepNext/>
        <w:pBdr>
          <w:bottom w:val="single" w:sz="4" w:space="1" w:color="auto"/>
        </w:pBdr>
        <w:tabs>
          <w:tab w:val="right" w:pos="9639"/>
        </w:tabs>
        <w:outlineLvl w:val="0"/>
        <w:rPr>
          <w:rFonts w:ascii="Arial" w:hAnsi="Arial" w:cs="Arial"/>
          <w:b/>
          <w:sz w:val="24"/>
        </w:rPr>
      </w:pPr>
    </w:p>
    <w:p w14:paraId="03EDA79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90244">
        <w:rPr>
          <w:rFonts w:ascii="Arial" w:hAnsi="Arial"/>
          <w:b/>
          <w:lang w:val="en-US"/>
        </w:rPr>
        <w:t>Ericsson</w:t>
      </w:r>
    </w:p>
    <w:p w14:paraId="4F43CDFC" w14:textId="77A4C4E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90244">
        <w:rPr>
          <w:rFonts w:ascii="Arial" w:hAnsi="Arial" w:cs="Arial"/>
          <w:b/>
        </w:rPr>
        <w:t xml:space="preserve">Update </w:t>
      </w:r>
      <w:r w:rsidR="003C1BBC">
        <w:rPr>
          <w:rFonts w:ascii="Arial" w:hAnsi="Arial" w:cs="Arial"/>
          <w:b/>
        </w:rPr>
        <w:t xml:space="preserve">to </w:t>
      </w:r>
      <w:r w:rsidR="00590244">
        <w:rPr>
          <w:rFonts w:ascii="Arial" w:hAnsi="Arial" w:cs="Arial"/>
          <w:b/>
        </w:rPr>
        <w:t>Solution #17: Resolving EN</w:t>
      </w:r>
      <w:r w:rsidR="0056081E">
        <w:rPr>
          <w:rFonts w:ascii="Arial" w:hAnsi="Arial" w:cs="Arial"/>
          <w:b/>
        </w:rPr>
        <w:t>s</w:t>
      </w:r>
    </w:p>
    <w:p w14:paraId="7742185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DADA43E"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90244">
        <w:rPr>
          <w:rFonts w:ascii="Arial" w:hAnsi="Arial"/>
          <w:b/>
        </w:rPr>
        <w:t>5.8</w:t>
      </w:r>
    </w:p>
    <w:p w14:paraId="4982AD1F" w14:textId="77777777" w:rsidR="00C022E3" w:rsidRDefault="00C022E3">
      <w:pPr>
        <w:pStyle w:val="Heading1"/>
      </w:pPr>
      <w:r>
        <w:t>1</w:t>
      </w:r>
      <w:r>
        <w:tab/>
        <w:t>Decision/action requested</w:t>
      </w:r>
    </w:p>
    <w:p w14:paraId="35386CDB" w14:textId="77777777" w:rsidR="00590244" w:rsidRDefault="00590244" w:rsidP="0059024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33.839 [1] below.</w:t>
      </w:r>
    </w:p>
    <w:p w14:paraId="50B4EB4B" w14:textId="77777777" w:rsidR="00C022E3" w:rsidRDefault="00C022E3">
      <w:pPr>
        <w:pStyle w:val="Heading1"/>
      </w:pPr>
      <w:r>
        <w:t>2</w:t>
      </w:r>
      <w:r>
        <w:tab/>
        <w:t>References</w:t>
      </w:r>
    </w:p>
    <w:p w14:paraId="47B37F00" w14:textId="3AC7989B" w:rsidR="00590244" w:rsidRDefault="00590244" w:rsidP="00590244">
      <w:pPr>
        <w:pStyle w:val="Reference"/>
      </w:pPr>
      <w:r w:rsidRPr="00EE2ED5">
        <w:rPr>
          <w:lang w:val="fr-FR"/>
        </w:rPr>
        <w:t>[1]</w:t>
      </w:r>
      <w:r w:rsidRPr="00EE2ED5">
        <w:rPr>
          <w:lang w:val="fr-FR"/>
        </w:rPr>
        <w:tab/>
      </w:r>
      <w:r w:rsidRPr="00EE2ED5">
        <w:t>3GPP TR 33.839 "Study on security aspects of enhancement of support for edge computing in 5G Core (5GC)"</w:t>
      </w:r>
    </w:p>
    <w:p w14:paraId="1636506C" w14:textId="0D208B63" w:rsidR="00140655" w:rsidRDefault="00140655" w:rsidP="00590244">
      <w:pPr>
        <w:pStyle w:val="Reference"/>
      </w:pPr>
      <w:r>
        <w:t>[2]</w:t>
      </w:r>
      <w:r>
        <w:tab/>
        <w:t xml:space="preserve">3GPP TR 33.867 </w:t>
      </w:r>
      <w:r w:rsidR="00C679D3" w:rsidRPr="00EE2ED5">
        <w:t>"</w:t>
      </w:r>
      <w:r w:rsidR="00C679D3">
        <w:rPr>
          <w:rFonts w:ascii="Arial" w:hAnsi="Arial" w:cs="Arial"/>
          <w:color w:val="000000"/>
          <w:sz w:val="18"/>
          <w:szCs w:val="18"/>
        </w:rPr>
        <w:t>Study on user consent for 3GPP services</w:t>
      </w:r>
      <w:r w:rsidR="00C679D3" w:rsidRPr="00EE2ED5">
        <w:t>"</w:t>
      </w:r>
    </w:p>
    <w:p w14:paraId="6B0FBB22" w14:textId="77777777" w:rsidR="00C022E3" w:rsidRDefault="00C022E3">
      <w:pPr>
        <w:pStyle w:val="Heading1"/>
      </w:pPr>
      <w:r>
        <w:t>3</w:t>
      </w:r>
      <w:r>
        <w:tab/>
        <w:t>Rationale</w:t>
      </w:r>
    </w:p>
    <w:p w14:paraId="558B0228" w14:textId="16078C74" w:rsidR="00590244" w:rsidRDefault="00590244" w:rsidP="00590244">
      <w:pPr>
        <w:pStyle w:val="EX"/>
        <w:ind w:left="0" w:firstLine="0"/>
        <w:rPr>
          <w:iCs/>
        </w:rPr>
      </w:pPr>
      <w:r>
        <w:rPr>
          <w:iCs/>
        </w:rPr>
        <w:t>Solution #17 "</w:t>
      </w:r>
      <w:r w:rsidRPr="00C259F2">
        <w:rPr>
          <w:iCs/>
        </w:rPr>
        <w:t>EEC/EES/ECS authentication and transport protection with TLS</w:t>
      </w:r>
      <w:r>
        <w:rPr>
          <w:iCs/>
        </w:rPr>
        <w:t xml:space="preserve">" </w:t>
      </w:r>
      <w:r w:rsidR="00792B9B">
        <w:rPr>
          <w:iCs/>
        </w:rPr>
        <w:t xml:space="preserve">in TR 33.839 [1] </w:t>
      </w:r>
      <w:r>
        <w:rPr>
          <w:iCs/>
        </w:rPr>
        <w:t>contains the following Editor's Note</w:t>
      </w:r>
      <w:r w:rsidR="002F2527">
        <w:rPr>
          <w:iCs/>
        </w:rPr>
        <w:t>s</w:t>
      </w:r>
      <w:r>
        <w:rPr>
          <w:iCs/>
        </w:rPr>
        <w:t>:</w:t>
      </w:r>
    </w:p>
    <w:p w14:paraId="40EBAFE1" w14:textId="77777777" w:rsidR="008B064D" w:rsidRDefault="008B064D" w:rsidP="008B064D">
      <w:pPr>
        <w:pStyle w:val="EditorsNote"/>
        <w:rPr>
          <w:iCs/>
        </w:rPr>
      </w:pPr>
      <w:bookmarkStart w:id="0" w:name="_Hlk79127692"/>
      <w:r>
        <w:t xml:space="preserve">Editor’s Note: It is FFS whether user consent is sufficient and required is in the scope of user consent study. </w:t>
      </w:r>
    </w:p>
    <w:bookmarkEnd w:id="0"/>
    <w:p w14:paraId="50831D06" w14:textId="77777777" w:rsidR="00B3066B" w:rsidRDefault="00B3066B" w:rsidP="00B3066B">
      <w:pPr>
        <w:pStyle w:val="EditorsNote"/>
      </w:pPr>
      <w:r>
        <w:t xml:space="preserve">Editor's Note: Further evaluation related to privacy considerations in the case of providing GPSI(s) to third party applications in the UE </w:t>
      </w:r>
      <w:r>
        <w:rPr>
          <w:lang w:eastAsia="zh-CN"/>
        </w:rPr>
        <w:t xml:space="preserve">regardless of whether the AKMA will actually be used for that applications </w:t>
      </w:r>
      <w:r>
        <w:t>is FFS.</w:t>
      </w:r>
    </w:p>
    <w:p w14:paraId="0F0A27BE" w14:textId="77777777" w:rsidR="00B3066B" w:rsidRDefault="00B3066B" w:rsidP="00B3066B">
      <w:pPr>
        <w:pStyle w:val="EditorsNote"/>
      </w:pPr>
      <w:r>
        <w:t>Editor's Note: Further evaluation related to user consent is FFS.</w:t>
      </w:r>
    </w:p>
    <w:p w14:paraId="13A35661" w14:textId="77777777" w:rsidR="00B3066B" w:rsidRDefault="00B3066B" w:rsidP="00B3066B">
      <w:pPr>
        <w:pStyle w:val="EditorsNote"/>
      </w:pPr>
      <w:r>
        <w:t>Editor's Note: Further evaluation is FFS.</w:t>
      </w:r>
    </w:p>
    <w:p w14:paraId="09B8691D" w14:textId="264B7448" w:rsidR="00590244" w:rsidRDefault="00590244" w:rsidP="00590244">
      <w:pPr>
        <w:pStyle w:val="EX"/>
        <w:ind w:left="0" w:firstLine="0"/>
        <w:rPr>
          <w:iCs/>
        </w:rPr>
      </w:pPr>
      <w:r>
        <w:rPr>
          <w:iCs/>
        </w:rPr>
        <w:t>This contribution proposes resolution</w:t>
      </w:r>
      <w:r w:rsidR="00B17AD6">
        <w:rPr>
          <w:iCs/>
        </w:rPr>
        <w:t>s of</w:t>
      </w:r>
      <w:r>
        <w:rPr>
          <w:iCs/>
        </w:rPr>
        <w:t xml:space="preserve"> the</w:t>
      </w:r>
      <w:r w:rsidR="00B17AD6">
        <w:rPr>
          <w:iCs/>
        </w:rPr>
        <w:t>se</w:t>
      </w:r>
      <w:r>
        <w:rPr>
          <w:iCs/>
        </w:rPr>
        <w:t xml:space="preserve"> Editor's Note</w:t>
      </w:r>
      <w:r w:rsidR="00B17AD6">
        <w:rPr>
          <w:iCs/>
        </w:rPr>
        <w:t>s</w:t>
      </w:r>
      <w:r w:rsidR="003B64F9">
        <w:rPr>
          <w:iCs/>
        </w:rPr>
        <w:t xml:space="preserve"> with the following motivation</w:t>
      </w:r>
      <w:r w:rsidR="00B17AD6">
        <w:rPr>
          <w:iCs/>
        </w:rPr>
        <w:t>s</w:t>
      </w:r>
      <w:r w:rsidR="008349B0">
        <w:rPr>
          <w:iCs/>
        </w:rPr>
        <w:t>.</w:t>
      </w:r>
    </w:p>
    <w:p w14:paraId="4FAA6C19" w14:textId="77777777" w:rsidR="00E84C2D" w:rsidRDefault="00E84C2D" w:rsidP="005A0273">
      <w:pPr>
        <w:pStyle w:val="EditorsNote"/>
        <w:rPr>
          <w:iCs/>
        </w:rPr>
      </w:pPr>
      <w:r>
        <w:t xml:space="preserve">Editor’s Note: It is FFS whether user consent is sufficient and required is in the scope of user consent study. </w:t>
      </w:r>
    </w:p>
    <w:p w14:paraId="37B8A2AF" w14:textId="6EA4304B" w:rsidR="00AE51D3" w:rsidRDefault="00B615E0" w:rsidP="00584D5E">
      <w:pPr>
        <w:pStyle w:val="EX"/>
        <w:ind w:left="568" w:firstLine="0"/>
        <w:rPr>
          <w:lang w:val="en-US" w:eastAsia="ko-KR"/>
        </w:rPr>
      </w:pPr>
      <w:r>
        <w:rPr>
          <w:iCs/>
        </w:rPr>
        <w:t xml:space="preserve">- As stated in the scope of TR 33.839 [1], </w:t>
      </w:r>
      <w:r w:rsidR="00C86ACF">
        <w:rPr>
          <w:lang w:eastAsia="ko-KR"/>
        </w:rPr>
        <w:t>t</w:t>
      </w:r>
      <w:r w:rsidR="00140655">
        <w:rPr>
          <w:lang w:eastAsia="ko-KR"/>
        </w:rPr>
        <w:t xml:space="preserve">he user consent for </w:t>
      </w:r>
      <w:r w:rsidR="00140655">
        <w:t>exposure of information to Edge Applications</w:t>
      </w:r>
      <w:r w:rsidR="00140655">
        <w:rPr>
          <w:lang w:eastAsia="ko-KR"/>
        </w:rPr>
        <w:t xml:space="preserve"> is not addressed in the present document</w:t>
      </w:r>
      <w:r w:rsidR="00C679D3">
        <w:rPr>
          <w:lang w:eastAsia="ko-KR"/>
        </w:rPr>
        <w:t xml:space="preserve"> and left to </w:t>
      </w:r>
      <w:r w:rsidR="00140655">
        <w:rPr>
          <w:lang w:eastAsia="ko-KR"/>
        </w:rPr>
        <w:t>TR 33</w:t>
      </w:r>
      <w:r w:rsidR="00140655" w:rsidRPr="00D67FB2">
        <w:rPr>
          <w:lang w:eastAsia="ko-KR"/>
        </w:rPr>
        <w:t>.867</w:t>
      </w:r>
      <w:r w:rsidR="00140655">
        <w:rPr>
          <w:lang w:val="en-US" w:eastAsia="ko-KR"/>
        </w:rPr>
        <w:t> </w:t>
      </w:r>
      <w:r w:rsidR="00C679D3">
        <w:rPr>
          <w:lang w:val="en-US" w:eastAsia="ko-KR"/>
        </w:rPr>
        <w:t>[2].</w:t>
      </w:r>
    </w:p>
    <w:p w14:paraId="74769EAA" w14:textId="03399E13" w:rsidR="00C679D3" w:rsidRDefault="00343C5E" w:rsidP="00584D5E">
      <w:pPr>
        <w:pStyle w:val="EX"/>
        <w:ind w:left="568" w:firstLine="0"/>
        <w:rPr>
          <w:lang w:val="en-US" w:eastAsia="ko-KR"/>
        </w:rPr>
      </w:pPr>
      <w:r>
        <w:rPr>
          <w:lang w:val="en-US" w:eastAsia="ko-KR"/>
        </w:rPr>
        <w:t xml:space="preserve">- The GPSI given to the ECS/EES </w:t>
      </w:r>
      <w:r w:rsidR="00EF5214">
        <w:rPr>
          <w:lang w:val="en-US" w:eastAsia="ko-KR"/>
        </w:rPr>
        <w:t>is application specific GPSI</w:t>
      </w:r>
      <w:r w:rsidR="005B41F1">
        <w:rPr>
          <w:lang w:val="en-US" w:eastAsia="ko-KR"/>
        </w:rPr>
        <w:t xml:space="preserve"> </w:t>
      </w:r>
      <w:r w:rsidR="00EF5214">
        <w:rPr>
          <w:lang w:val="en-US" w:eastAsia="ko-KR"/>
        </w:rPr>
        <w:t xml:space="preserve">of the subscriber. </w:t>
      </w:r>
      <w:r w:rsidR="0040583D">
        <w:rPr>
          <w:lang w:val="en-US" w:eastAsia="ko-KR"/>
        </w:rPr>
        <w:t xml:space="preserve">It can be seen as a user id for applications/platforms. </w:t>
      </w:r>
      <w:r w:rsidR="00FD2E16">
        <w:rPr>
          <w:lang w:val="en-US" w:eastAsia="ko-KR"/>
        </w:rPr>
        <w:t xml:space="preserve">Thus, there is no need for user consent. Also note that A-KID needs to be sent by the </w:t>
      </w:r>
      <w:r w:rsidR="000D4A50">
        <w:rPr>
          <w:lang w:val="en-US" w:eastAsia="ko-KR"/>
        </w:rPr>
        <w:t xml:space="preserve">UE to the ECS/EES to allow the </w:t>
      </w:r>
      <w:r w:rsidR="005A0273">
        <w:rPr>
          <w:lang w:val="en-US" w:eastAsia="ko-KR"/>
        </w:rPr>
        <w:t>ECS/EES to learn the GPSI.</w:t>
      </w:r>
    </w:p>
    <w:p w14:paraId="4D4F16E3" w14:textId="282539FA" w:rsidR="003003F2" w:rsidRDefault="003003F2" w:rsidP="00584D5E">
      <w:pPr>
        <w:pStyle w:val="EX"/>
        <w:ind w:left="568" w:firstLine="0"/>
        <w:rPr>
          <w:lang w:val="en-US" w:eastAsia="ko-KR"/>
        </w:rPr>
      </w:pPr>
      <w:r>
        <w:rPr>
          <w:lang w:val="en-US" w:eastAsia="ko-KR"/>
        </w:rPr>
        <w:t xml:space="preserve">- </w:t>
      </w:r>
      <w:r w:rsidR="003459F6">
        <w:rPr>
          <w:lang w:val="en-US" w:eastAsia="ko-KR"/>
        </w:rPr>
        <w:t>All</w:t>
      </w:r>
      <w:r>
        <w:rPr>
          <w:lang w:val="en-US" w:eastAsia="ko-KR"/>
        </w:rPr>
        <w:t xml:space="preserve"> solutions </w:t>
      </w:r>
      <w:r w:rsidR="003459F6">
        <w:rPr>
          <w:lang w:val="en-US" w:eastAsia="ko-KR"/>
        </w:rPr>
        <w:t>for GPSI authentication</w:t>
      </w:r>
      <w:r w:rsidR="001920DB">
        <w:rPr>
          <w:lang w:val="en-US" w:eastAsia="ko-KR"/>
        </w:rPr>
        <w:t>/verification</w:t>
      </w:r>
      <w:r w:rsidR="003459F6">
        <w:rPr>
          <w:lang w:val="en-US" w:eastAsia="ko-KR"/>
        </w:rPr>
        <w:t xml:space="preserve"> </w:t>
      </w:r>
      <w:r>
        <w:rPr>
          <w:lang w:val="en-US" w:eastAsia="ko-KR"/>
        </w:rPr>
        <w:t>have the same issue.</w:t>
      </w:r>
      <w:r w:rsidR="005134C8">
        <w:rPr>
          <w:lang w:val="en-US" w:eastAsia="ko-KR"/>
        </w:rPr>
        <w:t xml:space="preserve"> Thus, this </w:t>
      </w:r>
      <w:r w:rsidR="00120BD3">
        <w:rPr>
          <w:lang w:val="en-US" w:eastAsia="ko-KR"/>
        </w:rPr>
        <w:t xml:space="preserve">issue </w:t>
      </w:r>
      <w:r w:rsidR="005134C8">
        <w:rPr>
          <w:lang w:val="en-US" w:eastAsia="ko-KR"/>
        </w:rPr>
        <w:t>is not specific to this solution</w:t>
      </w:r>
      <w:r w:rsidR="00120BD3">
        <w:rPr>
          <w:lang w:val="en-US" w:eastAsia="ko-KR"/>
        </w:rPr>
        <w:t>.</w:t>
      </w:r>
      <w:r w:rsidR="007833BB">
        <w:rPr>
          <w:lang w:val="en-US" w:eastAsia="ko-KR"/>
        </w:rPr>
        <w:t xml:space="preserve"> It is more related to the requirement</w:t>
      </w:r>
      <w:r w:rsidR="003827BE">
        <w:rPr>
          <w:lang w:val="en-US" w:eastAsia="ko-KR"/>
        </w:rPr>
        <w:t>s</w:t>
      </w:r>
      <w:r w:rsidR="007833BB">
        <w:rPr>
          <w:lang w:val="en-US" w:eastAsia="ko-KR"/>
        </w:rPr>
        <w:t>.</w:t>
      </w:r>
    </w:p>
    <w:p w14:paraId="51ACB8C6" w14:textId="1D8EEB6F" w:rsidR="00F55CD4" w:rsidRDefault="00F55CD4" w:rsidP="00584D5E">
      <w:pPr>
        <w:pStyle w:val="EX"/>
        <w:ind w:left="568" w:firstLine="0"/>
        <w:rPr>
          <w:lang w:val="en-US" w:eastAsia="ko-KR"/>
        </w:rPr>
      </w:pPr>
      <w:r>
        <w:rPr>
          <w:lang w:val="en-US" w:eastAsia="ko-KR"/>
        </w:rPr>
        <w:t xml:space="preserve">- In the </w:t>
      </w:r>
      <w:r w:rsidR="00B35C38">
        <w:rPr>
          <w:lang w:val="en-US" w:eastAsia="ko-KR"/>
        </w:rPr>
        <w:t>r</w:t>
      </w:r>
      <w:r w:rsidR="00B35C38" w:rsidRPr="00B35C38">
        <w:rPr>
          <w:lang w:val="en-US" w:eastAsia="ko-KR"/>
        </w:rPr>
        <w:t>eply LS on IP address to GPSI translation</w:t>
      </w:r>
      <w:r w:rsidR="00B35C38">
        <w:rPr>
          <w:lang w:val="en-US" w:eastAsia="ko-KR"/>
        </w:rPr>
        <w:t xml:space="preserve"> in the last </w:t>
      </w:r>
      <w:r w:rsidR="00AB5A92">
        <w:rPr>
          <w:lang w:val="en-US" w:eastAsia="ko-KR"/>
        </w:rPr>
        <w:t xml:space="preserve">SA3 </w:t>
      </w:r>
      <w:r w:rsidR="00B35C38">
        <w:rPr>
          <w:lang w:val="en-US" w:eastAsia="ko-KR"/>
        </w:rPr>
        <w:t>meeting</w:t>
      </w:r>
      <w:r>
        <w:rPr>
          <w:lang w:val="en-US" w:eastAsia="ko-KR"/>
        </w:rPr>
        <w:t xml:space="preserve">, SA3 agreed </w:t>
      </w:r>
      <w:r w:rsidR="0087551D">
        <w:rPr>
          <w:lang w:val="en-US" w:eastAsia="ko-KR"/>
        </w:rPr>
        <w:t>on the reveal of GPSI to the servers</w:t>
      </w:r>
      <w:r w:rsidR="00F954C0">
        <w:rPr>
          <w:lang w:val="en-US" w:eastAsia="ko-KR"/>
        </w:rPr>
        <w:t>. S</w:t>
      </w:r>
      <w:r w:rsidR="00780687">
        <w:rPr>
          <w:lang w:val="en-US" w:eastAsia="ko-KR"/>
        </w:rPr>
        <w:t xml:space="preserve">imilar principle </w:t>
      </w:r>
      <w:r w:rsidR="00E977AF">
        <w:rPr>
          <w:lang w:val="en-US" w:eastAsia="ko-KR"/>
        </w:rPr>
        <w:t>can</w:t>
      </w:r>
      <w:r w:rsidR="00F954C0">
        <w:rPr>
          <w:lang w:val="en-US" w:eastAsia="ko-KR"/>
        </w:rPr>
        <w:t xml:space="preserve"> be valid for this solution</w:t>
      </w:r>
      <w:r w:rsidR="00780687">
        <w:rPr>
          <w:lang w:val="en-US" w:eastAsia="ko-KR"/>
        </w:rPr>
        <w:t>.</w:t>
      </w:r>
    </w:p>
    <w:p w14:paraId="16D27792" w14:textId="77777777" w:rsidR="004B37F3" w:rsidRDefault="004B37F3" w:rsidP="004B37F3">
      <w:pPr>
        <w:pStyle w:val="EditorsNote"/>
      </w:pPr>
      <w:r>
        <w:t xml:space="preserve">Editor's Note: Further evaluation related to privacy considerations in the case of providing GPSI(s) to third party applications in the UE </w:t>
      </w:r>
      <w:r>
        <w:rPr>
          <w:lang w:eastAsia="zh-CN"/>
        </w:rPr>
        <w:t xml:space="preserve">regardless of whether the AKMA will actually be used for that applications </w:t>
      </w:r>
      <w:r>
        <w:t>is FFS.</w:t>
      </w:r>
    </w:p>
    <w:p w14:paraId="67D3077B" w14:textId="576B85F0" w:rsidR="005A0273" w:rsidRDefault="004B37F3" w:rsidP="00584D5E">
      <w:pPr>
        <w:pStyle w:val="EX"/>
        <w:ind w:left="568" w:firstLine="0"/>
        <w:rPr>
          <w:iCs/>
        </w:rPr>
      </w:pPr>
      <w:r>
        <w:rPr>
          <w:iCs/>
        </w:rPr>
        <w:t xml:space="preserve">- Note that in the </w:t>
      </w:r>
      <w:r w:rsidR="00765EE7">
        <w:rPr>
          <w:iCs/>
        </w:rPr>
        <w:t xml:space="preserve">solution, the EEC sends the GPSI if there is any GPSI available to the EEC. </w:t>
      </w:r>
      <w:r w:rsidR="00F01070">
        <w:rPr>
          <w:iCs/>
        </w:rPr>
        <w:t>Also,</w:t>
      </w:r>
      <w:r w:rsidR="00437C58">
        <w:rPr>
          <w:iCs/>
        </w:rPr>
        <w:t xml:space="preserve"> the UE doesn’t provide any GPSI to the EEC. The GPSI can be configured in the EEC </w:t>
      </w:r>
      <w:r w:rsidR="00584D5E">
        <w:rPr>
          <w:iCs/>
        </w:rPr>
        <w:t xml:space="preserve">with </w:t>
      </w:r>
      <w:proofErr w:type="spellStart"/>
      <w:r w:rsidR="00584D5E">
        <w:rPr>
          <w:iCs/>
        </w:rPr>
        <w:t>a</w:t>
      </w:r>
      <w:proofErr w:type="spellEnd"/>
      <w:r w:rsidR="00584D5E">
        <w:rPr>
          <w:iCs/>
        </w:rPr>
        <w:t xml:space="preserve"> </w:t>
      </w:r>
      <w:proofErr w:type="spellStart"/>
      <w:r w:rsidR="00584D5E">
        <w:rPr>
          <w:iCs/>
        </w:rPr>
        <w:t>out</w:t>
      </w:r>
      <w:proofErr w:type="spellEnd"/>
      <w:r w:rsidR="00584D5E">
        <w:rPr>
          <w:iCs/>
        </w:rPr>
        <w:t xml:space="preserve"> of band method</w:t>
      </w:r>
      <w:r w:rsidR="00F01070">
        <w:rPr>
          <w:iCs/>
        </w:rPr>
        <w:t>.</w:t>
      </w:r>
    </w:p>
    <w:p w14:paraId="7D2828C2" w14:textId="430BBDDF" w:rsidR="00584D5E" w:rsidRDefault="00584D5E" w:rsidP="00584D5E">
      <w:pPr>
        <w:pStyle w:val="EditorsNote"/>
      </w:pPr>
      <w:r>
        <w:t>Editor's Note: Further evaluation related to user consent is FFS.</w:t>
      </w:r>
    </w:p>
    <w:p w14:paraId="347FEC34" w14:textId="6AC693DA" w:rsidR="00584D5E" w:rsidRDefault="006B26C4" w:rsidP="006B26C4">
      <w:pPr>
        <w:pStyle w:val="EditorsNote"/>
        <w:ind w:hanging="567"/>
        <w:rPr>
          <w:color w:val="auto"/>
        </w:rPr>
      </w:pPr>
      <w:r>
        <w:rPr>
          <w:color w:val="auto"/>
        </w:rPr>
        <w:t>- Same arguments as for the first EN are</w:t>
      </w:r>
      <w:r w:rsidR="00601641">
        <w:rPr>
          <w:color w:val="auto"/>
        </w:rPr>
        <w:t xml:space="preserve"> also</w:t>
      </w:r>
      <w:r>
        <w:rPr>
          <w:color w:val="auto"/>
        </w:rPr>
        <w:t xml:space="preserve"> valid for this EN.</w:t>
      </w:r>
    </w:p>
    <w:p w14:paraId="08B9D79C" w14:textId="77777777" w:rsidR="000B6C1D" w:rsidRDefault="000B6C1D" w:rsidP="000B6C1D">
      <w:pPr>
        <w:pStyle w:val="EditorsNote"/>
      </w:pPr>
      <w:r>
        <w:t>Editor's Note: Further evaluation is FFS.</w:t>
      </w:r>
    </w:p>
    <w:p w14:paraId="5F22F5EC" w14:textId="0041B0DF" w:rsidR="000B6C1D" w:rsidRPr="006B26C4" w:rsidRDefault="00192C38" w:rsidP="00192C38">
      <w:pPr>
        <w:pStyle w:val="EditorsNote"/>
        <w:ind w:left="644" w:firstLine="0"/>
        <w:rPr>
          <w:color w:val="auto"/>
        </w:rPr>
      </w:pPr>
      <w:r>
        <w:rPr>
          <w:color w:val="auto"/>
        </w:rPr>
        <w:lastRenderedPageBreak/>
        <w:t xml:space="preserve">- </w:t>
      </w:r>
      <w:r w:rsidR="00E15F97">
        <w:rPr>
          <w:color w:val="auto"/>
        </w:rPr>
        <w:t xml:space="preserve">After </w:t>
      </w:r>
      <w:r>
        <w:rPr>
          <w:color w:val="auto"/>
        </w:rPr>
        <w:t>additional clarifications</w:t>
      </w:r>
      <w:r w:rsidR="00E15F97">
        <w:rPr>
          <w:color w:val="auto"/>
        </w:rPr>
        <w:t xml:space="preserve"> for the ENs above, the evaluation of the solution</w:t>
      </w:r>
      <w:r w:rsidR="0066629A">
        <w:rPr>
          <w:color w:val="auto"/>
        </w:rPr>
        <w:t xml:space="preserve"> seems to be completed.</w:t>
      </w:r>
    </w:p>
    <w:p w14:paraId="52FE3445" w14:textId="77777777" w:rsidR="00584D5E" w:rsidRDefault="00584D5E" w:rsidP="005A0273">
      <w:pPr>
        <w:pStyle w:val="EX"/>
        <w:ind w:left="301" w:firstLine="1"/>
        <w:rPr>
          <w:iCs/>
        </w:rPr>
      </w:pPr>
    </w:p>
    <w:p w14:paraId="039AA6E1" w14:textId="77777777" w:rsidR="00C022E3" w:rsidRDefault="00C022E3">
      <w:pPr>
        <w:pStyle w:val="Heading1"/>
      </w:pPr>
      <w:r>
        <w:t>4</w:t>
      </w:r>
      <w:r>
        <w:tab/>
        <w:t>Detailed proposal</w:t>
      </w:r>
    </w:p>
    <w:p w14:paraId="79189329" w14:textId="2AF429D5" w:rsidR="00ED6409" w:rsidRDefault="00ED6409" w:rsidP="00ED6409">
      <w:pPr>
        <w:pStyle w:val="Heading4"/>
        <w:jc w:val="center"/>
        <w:rPr>
          <w:rFonts w:ascii="Times New Roman" w:hAnsi="Times New Roman"/>
          <w:color w:val="0070C0"/>
          <w:sz w:val="36"/>
          <w:szCs w:val="36"/>
        </w:rPr>
      </w:pPr>
      <w:bookmarkStart w:id="1" w:name="_Toc72913426"/>
      <w:r w:rsidRPr="00ED6409">
        <w:rPr>
          <w:rFonts w:ascii="Times New Roman" w:hAnsi="Times New Roman"/>
          <w:color w:val="0070C0"/>
          <w:sz w:val="36"/>
          <w:szCs w:val="36"/>
        </w:rPr>
        <w:t>*** Start of Change ***</w:t>
      </w:r>
    </w:p>
    <w:p w14:paraId="4104862B" w14:textId="77777777" w:rsidR="002F2527" w:rsidRDefault="002F2527" w:rsidP="002F2527">
      <w:pPr>
        <w:pStyle w:val="Heading2"/>
      </w:pPr>
      <w:bookmarkStart w:id="2" w:name="_Toc72913423"/>
      <w:bookmarkEnd w:id="1"/>
      <w:r>
        <w:t>6.17</w:t>
      </w:r>
      <w:r>
        <w:tab/>
        <w:t>Solution #17: EEC/EES/ECS authentication and transport protection with TLS</w:t>
      </w:r>
      <w:bookmarkEnd w:id="2"/>
      <w:r>
        <w:t xml:space="preserve"> </w:t>
      </w:r>
    </w:p>
    <w:p w14:paraId="659BF7F6" w14:textId="77777777" w:rsidR="002F2527" w:rsidRDefault="002F2527" w:rsidP="002F2527">
      <w:pPr>
        <w:pStyle w:val="Heading3"/>
      </w:pPr>
      <w:bookmarkStart w:id="3" w:name="_Toc72913424"/>
      <w:r>
        <w:t>6.17.1</w:t>
      </w:r>
      <w:r>
        <w:tab/>
        <w:t>Solution overview</w:t>
      </w:r>
      <w:bookmarkEnd w:id="3"/>
    </w:p>
    <w:p w14:paraId="2B847821" w14:textId="77777777" w:rsidR="002F2527" w:rsidRDefault="002F2527" w:rsidP="002F2527">
      <w:r>
        <w:t>This solution addresses the Key Issues</w:t>
      </w:r>
    </w:p>
    <w:p w14:paraId="140142B6" w14:textId="77777777" w:rsidR="002F2527" w:rsidRDefault="002F2527" w:rsidP="002F2527">
      <w:pPr>
        <w:pStyle w:val="B1"/>
      </w:pPr>
      <w:r>
        <w:t>-</w:t>
      </w:r>
      <w:r>
        <w:tab/>
        <w:t>KI#1 "Authentication and Authorization between EEC and EES",</w:t>
      </w:r>
    </w:p>
    <w:p w14:paraId="0F6906DA" w14:textId="77777777" w:rsidR="002F2527" w:rsidRDefault="002F2527" w:rsidP="002F2527">
      <w:pPr>
        <w:pStyle w:val="B1"/>
      </w:pPr>
      <w:r>
        <w:t>-</w:t>
      </w:r>
      <w:r>
        <w:tab/>
        <w:t>KI#2 "Authentication and Authorization between EEC and ECS",</w:t>
      </w:r>
    </w:p>
    <w:p w14:paraId="4B389EA7" w14:textId="77777777" w:rsidR="002F2527" w:rsidRDefault="002F2527" w:rsidP="002F2527">
      <w:pPr>
        <w:pStyle w:val="B1"/>
      </w:pPr>
      <w:r>
        <w:t>-</w:t>
      </w:r>
      <w:r>
        <w:tab/>
        <w:t>KI#3 "Authentication and Authorization between EES and ECS", and</w:t>
      </w:r>
    </w:p>
    <w:p w14:paraId="562B551E" w14:textId="77777777" w:rsidR="002F2527" w:rsidRDefault="002F2527" w:rsidP="002F2527">
      <w:pPr>
        <w:pStyle w:val="B1"/>
      </w:pPr>
      <w:r>
        <w:t>-</w:t>
      </w:r>
      <w:r>
        <w:tab/>
        <w:t>KI#6 "</w:t>
      </w:r>
      <w:r>
        <w:rPr>
          <w:lang w:eastAsia="zh-CN"/>
        </w:rPr>
        <w:t>T</w:t>
      </w:r>
      <w:r>
        <w:t>ransport security for the EDGE-1-9 interfaces".</w:t>
      </w:r>
    </w:p>
    <w:p w14:paraId="576D41AE" w14:textId="77777777" w:rsidR="002F2527" w:rsidRDefault="002F2527" w:rsidP="002F2527">
      <w:r>
        <w:t xml:space="preserve">It proposes </w:t>
      </w:r>
    </w:p>
    <w:p w14:paraId="157D8BA0" w14:textId="77777777" w:rsidR="002F2527" w:rsidRDefault="002F2527" w:rsidP="002F2527">
      <w:pPr>
        <w:pStyle w:val="B1"/>
      </w:pPr>
      <w:r>
        <w:t>-</w:t>
      </w:r>
      <w:r>
        <w:tab/>
        <w:t xml:space="preserve">To use TLS as specified in </w:t>
      </w:r>
      <w:r>
        <w:rPr>
          <w:lang w:val="en-US"/>
        </w:rPr>
        <w:t xml:space="preserve">RFC </w:t>
      </w:r>
      <w:r>
        <w:rPr>
          <w:rFonts w:eastAsia="Times New Roman"/>
        </w:rPr>
        <w:t>5246</w:t>
      </w:r>
      <w:r>
        <w:rPr>
          <w:lang w:val="en-US"/>
        </w:rPr>
        <w:t xml:space="preserve"> [25] and RFC </w:t>
      </w:r>
      <w:r>
        <w:t>8446</w:t>
      </w:r>
      <w:r>
        <w:rPr>
          <w:lang w:val="en-US"/>
        </w:rPr>
        <w:t xml:space="preserve"> </w:t>
      </w:r>
      <w:r w:rsidRPr="008060FA">
        <w:rPr>
          <w:lang w:val="en-US"/>
        </w:rPr>
        <w:t>[19]</w:t>
      </w:r>
      <w:r>
        <w:rPr>
          <w:lang w:val="en-US"/>
        </w:rPr>
        <w:t xml:space="preserve"> </w:t>
      </w:r>
      <w:r>
        <w:t xml:space="preserve">for authentication and transport protection of the EDGE-1 (EEC-EES), EDGE-3 (EAS-EES), EDGE-4 (EEC-ECS), EDGE-6 (EES-ECS) and EDGE-9 (EES-EES) interfaces, </w:t>
      </w:r>
    </w:p>
    <w:p w14:paraId="0C6243AF" w14:textId="77777777" w:rsidR="002F2527" w:rsidRDefault="002F2527" w:rsidP="002F2527">
      <w:pPr>
        <w:pStyle w:val="B1"/>
      </w:pPr>
      <w:r>
        <w:t>-</w:t>
      </w:r>
      <w:r>
        <w:tab/>
        <w:t>To use token-based authentication as another solution option for the authentication of the EEC by the ECS and EES,</w:t>
      </w:r>
    </w:p>
    <w:p w14:paraId="30CB39C9" w14:textId="77777777" w:rsidR="002F2527" w:rsidRDefault="002F2527" w:rsidP="002F2527">
      <w:pPr>
        <w:pStyle w:val="B1"/>
      </w:pPr>
      <w:r>
        <w:t>-</w:t>
      </w:r>
      <w:r>
        <w:tab/>
        <w:t>To use</w:t>
      </w:r>
      <w:r>
        <w:rPr>
          <w:iCs/>
        </w:rPr>
        <w:t xml:space="preserve"> an existing challenge-response protocol like e.g.</w:t>
      </w:r>
      <w:r>
        <w:t xml:space="preserve"> HTTP Digest as specified in RFC 7616 [24] with AKMA pre-shared key for authentication of the GPSI used in communication between EEC and EES/ECS, and </w:t>
      </w:r>
    </w:p>
    <w:p w14:paraId="7F74AA1C" w14:textId="77777777" w:rsidR="002F2527" w:rsidRDefault="002F2527" w:rsidP="002F2527">
      <w:pPr>
        <w:pStyle w:val="B1"/>
      </w:pPr>
      <w:r>
        <w:t>-</w:t>
      </w:r>
      <w:r>
        <w:tab/>
        <w:t>To use the IP address to GPSI translation API as another solution option for the authentication of the GPSI.</w:t>
      </w:r>
    </w:p>
    <w:p w14:paraId="39AEE910" w14:textId="77777777" w:rsidR="002F2527" w:rsidRDefault="002F2527" w:rsidP="002F2527">
      <w:pPr>
        <w:pStyle w:val="Heading3"/>
      </w:pPr>
      <w:bookmarkStart w:id="4" w:name="_Toc72913425"/>
      <w:r>
        <w:t>6.17.2</w:t>
      </w:r>
      <w:r>
        <w:tab/>
        <w:t>Solution details</w:t>
      </w:r>
      <w:bookmarkEnd w:id="4"/>
    </w:p>
    <w:p w14:paraId="062FCC14" w14:textId="77777777" w:rsidR="002F2527" w:rsidRDefault="002F2527" w:rsidP="002F2527">
      <w:pPr>
        <w:pStyle w:val="Heading4"/>
      </w:pPr>
      <w:r>
        <w:t>6.17.2.1</w:t>
      </w:r>
      <w:r>
        <w:tab/>
        <w:t>Authentication and transport protection for the EDGE-1, EDGE-3, EDGE-4, EDGE-6 and EDGE-9 interfaces</w:t>
      </w:r>
    </w:p>
    <w:p w14:paraId="72B4D6C2" w14:textId="77777777" w:rsidR="002F2527" w:rsidRDefault="002F2527" w:rsidP="002F2527">
      <w:r>
        <w:t>This solution proposes to align the protection of the EDGE-1, EDGE-3, EDGE-4, EDGE-6 and EDGE-9 interfaces with similar mechanisms in existing 3GPP security specifications. It seems that especially the security mechanisms in TS 33.434 [23], i.e. the security mechanisms for SEAL, are applicable here. In TS 33.434 [23], the security mechanisms are different for the signalling control plane and for the application plane interfaces. For the signalling control plane, TS 33.434 [23] specifies that HTTPS shall be used, e.g. in clause 5.1.1.3 IM-UU:</w:t>
      </w:r>
    </w:p>
    <w:p w14:paraId="1E9FB2DC" w14:textId="77777777" w:rsidR="002F2527" w:rsidRDefault="002F2527" w:rsidP="002F2527">
      <w:r>
        <w:t>"IM-UU reference point is used between the identity management client and the identity management server. The IM-UU between the Identity Management client and the Identity management server shall be protected using HTTPS as defined in [3], [4] and [5]. The profile for TLS implementation and usage shall follow the provisions given in 3GPP TS 33.310 [6], annex E."</w:t>
      </w:r>
    </w:p>
    <w:p w14:paraId="6F9D686D" w14:textId="77777777" w:rsidR="002F2527" w:rsidRDefault="002F2527" w:rsidP="002F2527">
      <w:r>
        <w:t xml:space="preserve">EDGE-1, EDGE-3, EDGE-4, EDGE-6 and EDGE-9 are the interfaces between EEC, EES, ECS and EAS. They can be seen as control plane interfaces for the application traffic between Application Client and EAS. Hence it seems reasonable that the security mechanisms should align with the signalling control plane security mechanisms in TS 33.434 [23]. However, the application protocol for the EDGE interfaces is not yet determined. Although HTTP is common practice, it seems premature to specify the usage of HTTPS. Instead it is proposed to use TLS. If HTTP is chosen as application protocol, then this solution proposes to use HTTPS. </w:t>
      </w:r>
    </w:p>
    <w:p w14:paraId="04BC1AE2" w14:textId="77777777" w:rsidR="002F2527" w:rsidRDefault="002F2527" w:rsidP="002F2527">
      <w:r>
        <w:t>Summing up, the proposed security mechanism for EDGE-1, EDGE-3 EDGE-4, EDGE-6 and EDGE-9 is:</w:t>
      </w:r>
    </w:p>
    <w:p w14:paraId="3F5FF830" w14:textId="77777777" w:rsidR="002F2527" w:rsidRDefault="002F2527" w:rsidP="002F2527">
      <w:pPr>
        <w:rPr>
          <w:rFonts w:eastAsia="Malgun Gothic"/>
        </w:rPr>
      </w:pPr>
      <w:r>
        <w:lastRenderedPageBreak/>
        <w:t xml:space="preserve">"EDGE-1, EDGE-3, EDGE-4, EDGE-6 and EDGE-9 shall be protected using TLS as specified in </w:t>
      </w:r>
      <w:r>
        <w:rPr>
          <w:lang w:val="en-US"/>
        </w:rPr>
        <w:t xml:space="preserve">RFC </w:t>
      </w:r>
      <w:r>
        <w:rPr>
          <w:rFonts w:eastAsia="Times New Roman"/>
        </w:rPr>
        <w:t>5246</w:t>
      </w:r>
      <w:r>
        <w:rPr>
          <w:lang w:val="en-US"/>
        </w:rPr>
        <w:t xml:space="preserve"> [25] and RFC </w:t>
      </w:r>
      <w:r>
        <w:t>8446</w:t>
      </w:r>
      <w:r>
        <w:rPr>
          <w:lang w:val="en-US"/>
        </w:rPr>
        <w:t xml:space="preserve"> </w:t>
      </w:r>
      <w:r w:rsidRPr="008060FA">
        <w:rPr>
          <w:lang w:val="en-US"/>
        </w:rPr>
        <w:t>[19]</w:t>
      </w:r>
      <w:r>
        <w:t xml:space="preserve">. </w:t>
      </w:r>
      <w:r>
        <w:rPr>
          <w:rFonts w:eastAsia="Malgun Gothic"/>
        </w:rPr>
        <w:t>The profile for TLS implementation and usage shall follow the provisions given in 3GPP TS 33.310 [13], annex E."</w:t>
      </w:r>
    </w:p>
    <w:p w14:paraId="5FC12A18" w14:textId="77777777" w:rsidR="002F2527" w:rsidRDefault="002F2527" w:rsidP="002F2527">
      <w:r>
        <w:t>Regarding the identifiers used on these interfaces, TS 23.558 [2], clause 7.2, specifies different identifiers that could be relevant to this solution.  More specifically:</w:t>
      </w:r>
    </w:p>
    <w:p w14:paraId="1078C0B3" w14:textId="77777777" w:rsidR="002F2527" w:rsidRDefault="002F2527" w:rsidP="002F2527">
      <w:pPr>
        <w:pStyle w:val="B1"/>
      </w:pPr>
      <w:r>
        <w:t>-</w:t>
      </w:r>
      <w:r>
        <w:tab/>
        <w:t>EDGE-1: TLS client is EEC (identified by EECID), TLS server is EES (identified by EESID).</w:t>
      </w:r>
    </w:p>
    <w:p w14:paraId="03854EAD" w14:textId="77777777" w:rsidR="002F2527" w:rsidRDefault="002F2527" w:rsidP="002F2527">
      <w:pPr>
        <w:pStyle w:val="B1"/>
      </w:pPr>
      <w:r>
        <w:t>-</w:t>
      </w:r>
      <w:r>
        <w:tab/>
        <w:t>EDGE-3: TLS client is EAS (identified by EASID), TLS server is EES (identified by EESID).</w:t>
      </w:r>
    </w:p>
    <w:p w14:paraId="2C27E671" w14:textId="77777777" w:rsidR="002F2527" w:rsidRDefault="002F2527" w:rsidP="002F2527">
      <w:pPr>
        <w:pStyle w:val="B1"/>
      </w:pPr>
      <w:r>
        <w:t>-</w:t>
      </w:r>
      <w:r>
        <w:tab/>
        <w:t>EDGE-4: TLS client is EEC (identified by EECID), TLS server is ECS (identifier not specified in TS 23.558 [2]).</w:t>
      </w:r>
    </w:p>
    <w:p w14:paraId="11C03B3F" w14:textId="77777777" w:rsidR="002F2527" w:rsidRDefault="002F2527" w:rsidP="002F2527">
      <w:pPr>
        <w:pStyle w:val="B1"/>
      </w:pPr>
      <w:r>
        <w:t>-</w:t>
      </w:r>
      <w:r>
        <w:tab/>
        <w:t>EDGE-6: TLS client is EES (identified by EESID), TLS server is ECS (identifier not specified in TS 23.558 [2]).</w:t>
      </w:r>
    </w:p>
    <w:p w14:paraId="16AD8A39" w14:textId="77777777" w:rsidR="002F2527" w:rsidRDefault="002F2527" w:rsidP="002F2527">
      <w:pPr>
        <w:pStyle w:val="B1"/>
      </w:pPr>
      <w:r>
        <w:t>-</w:t>
      </w:r>
      <w:r>
        <w:tab/>
        <w:t>EDGE-9: TLS client is EES (identified by EESID), TLS server is EES (identified by EESID).</w:t>
      </w:r>
    </w:p>
    <w:p w14:paraId="1A9C783D" w14:textId="77777777" w:rsidR="002F2527" w:rsidRDefault="002F2527" w:rsidP="002F2527">
      <w:pPr>
        <w:pStyle w:val="EditorsNote"/>
      </w:pPr>
      <w:r>
        <w:t>Editor's Note: TS 23.558 does not specify an identifier for the ECS. Input from SA6 is required.</w:t>
      </w:r>
    </w:p>
    <w:p w14:paraId="7FBD733B" w14:textId="77777777" w:rsidR="002F2527" w:rsidRDefault="002F2527" w:rsidP="002F2527">
      <w:r>
        <w:t>Editor's Note: TS 23.558 specifies that the EASID identifies the application on the EAS, not the specific EAS. For example, all Edge SA6Video Servers will share the same EASID. Input from SA6 is required.</w:t>
      </w:r>
    </w:p>
    <w:p w14:paraId="21FA8BAE" w14:textId="77777777" w:rsidR="002F2527" w:rsidRDefault="002F2527" w:rsidP="002F2527">
      <w:r>
        <w:t>Another solution for the authentication of the EEC by the ECS and EES is the usage of tokens instead of TLS certificate of the EEC. For this option, the following solution is proposed:</w:t>
      </w:r>
    </w:p>
    <w:p w14:paraId="23CD65C2" w14:textId="77777777" w:rsidR="002F2527" w:rsidRDefault="002F2527" w:rsidP="002F2527">
      <w:pPr>
        <w:ind w:left="284"/>
      </w:pPr>
      <w:r>
        <w:t xml:space="preserve">Solution for the interface EDGE-4: The authentication of the ECS and the transport security of the interface are realized by using TLS with server authentication using the server’s certificate issued by CAs in the PKI. For the first authentication of the EEC by the ECS, the token, including the EEC ID, provided by the ECSP of the EEC or </w:t>
      </w:r>
      <w:r>
        <w:rPr>
          <w:rFonts w:eastAsia="Times New Roman"/>
        </w:rPr>
        <w:t xml:space="preserve">by a trusted new entity (that could or could not be collocated with the ECSP) </w:t>
      </w:r>
      <w:r>
        <w:t xml:space="preserve">to the EEC is used. In the case of provision of token by the ECSP, it is assumed that there is a business relationship between the ECSPs of the EEC and ECS, ECSP of the EEC provisions an initial access token to the EEC, and the ECS can verify the token. After the authentication of the EEC, the ECS provides a token to the EEC in the initial access to be used for the next establishment of the communication between them. In the other accesses than the initial access, the ECS decides on whether a new access token is necessary or not, considering information such as the expiration time of the token. </w:t>
      </w:r>
    </w:p>
    <w:p w14:paraId="19C58B43" w14:textId="77777777" w:rsidR="002F2527" w:rsidRDefault="002F2527" w:rsidP="002F2527">
      <w:pPr>
        <w:ind w:left="284"/>
      </w:pPr>
      <w:r>
        <w:t xml:space="preserve">Solution of the interface EDGE -1: The authentication of the EES and the transport security of the interface are realized by using TLS with server authentication using the server’s certificate issued by CAs in the PKI. For the authentication of the EEC by the EES, the EEC first gets a token from the ECS for this purpose and sends the token to the EES. It is assumed that there is a business relationship between the ECSPs of the ECS and EES and the EES can verify the token. </w:t>
      </w:r>
    </w:p>
    <w:p w14:paraId="4A7C3D44" w14:textId="77777777" w:rsidR="002F2527" w:rsidRDefault="002F2527" w:rsidP="002F2527">
      <w:pPr>
        <w:pStyle w:val="EditorsNote"/>
      </w:pPr>
      <w:r w:rsidRPr="002B0CFA">
        <w:t xml:space="preserve">Editor's Note: </w:t>
      </w:r>
      <w:r>
        <w:t>W</w:t>
      </w:r>
      <w:r w:rsidRPr="002B0CFA">
        <w:t>hether the token</w:t>
      </w:r>
      <w:r>
        <w:t>-</w:t>
      </w:r>
      <w:r w:rsidRPr="002B0CFA">
        <w:t>based mechanism can be used to authenticate the EEC is FFS.</w:t>
      </w:r>
    </w:p>
    <w:p w14:paraId="1B472ED3" w14:textId="77777777" w:rsidR="002F2527" w:rsidRDefault="002F2527" w:rsidP="002F2527">
      <w:pPr>
        <w:pStyle w:val="EditorsNote"/>
      </w:pPr>
    </w:p>
    <w:p w14:paraId="14DC1552" w14:textId="77777777" w:rsidR="002F2527" w:rsidRDefault="002F2527" w:rsidP="002F2527">
      <w:pPr>
        <w:pStyle w:val="Heading4"/>
      </w:pPr>
      <w:bookmarkStart w:id="5" w:name="_Toc72913427"/>
      <w:r>
        <w:t>6.17.2.2</w:t>
      </w:r>
      <w:r>
        <w:tab/>
        <w:t>Authentication of the GPSI in EEC-EES/ECS communication</w:t>
      </w:r>
      <w:bookmarkEnd w:id="5"/>
    </w:p>
    <w:p w14:paraId="5A2A94E6" w14:textId="77777777" w:rsidR="002F2527" w:rsidRDefault="002F2527" w:rsidP="002F2527">
      <w:r>
        <w:t>TS 23.558 [2] specifies different interactions between EEC and EES/ECS that use the UE ID for identifying the UE. The UE ID is specified in clause 7.2.6 of TS 23.558 [2]. The only example for the UE ID is the GPSI.</w:t>
      </w:r>
    </w:p>
    <w:p w14:paraId="2E9F188B" w14:textId="77777777" w:rsidR="002F2527" w:rsidRDefault="002F2527" w:rsidP="002F2527">
      <w:r>
        <w:t>The GPSI also requires authentication. This solution proposes to use AKMA for the generation of a shared key K</w:t>
      </w:r>
      <w:r>
        <w:rPr>
          <w:vertAlign w:val="subscript"/>
        </w:rPr>
        <w:t>ECUEID</w:t>
      </w:r>
      <w:r>
        <w:t xml:space="preserve"> = K</w:t>
      </w:r>
      <w:r>
        <w:rPr>
          <w:vertAlign w:val="subscript"/>
        </w:rPr>
        <w:t>AF</w:t>
      </w:r>
      <w:r>
        <w:t xml:space="preserve"> between the UE and the EES/ECS, i.e. AKMA AF. The EEC and EES/ECS can then use the K</w:t>
      </w:r>
      <w:r>
        <w:rPr>
          <w:vertAlign w:val="subscript"/>
        </w:rPr>
        <w:t>ECUEID</w:t>
      </w:r>
      <w:r>
        <w:t xml:space="preserve"> for authentication of the GPSI. </w:t>
      </w:r>
    </w:p>
    <w:p w14:paraId="287D4FEF" w14:textId="77777777" w:rsidR="002F2527" w:rsidRDefault="002F2527" w:rsidP="002F2527">
      <w:r>
        <w:t>In order to use the shared K</w:t>
      </w:r>
      <w:r>
        <w:rPr>
          <w:vertAlign w:val="subscript"/>
        </w:rPr>
        <w:t>ECUEID</w:t>
      </w:r>
      <w:r>
        <w:t xml:space="preserve"> for authentication of the GPSI towards the EES/ECS, a modern but simple existing challenge-response protocol seems most appropriate. If HTTP is used as application protocol, HTTP Digest as specified in RFC 7616 [24] would be a good candidate.</w:t>
      </w:r>
    </w:p>
    <w:p w14:paraId="6A704995" w14:textId="77777777" w:rsidR="002F2527" w:rsidRPr="007123A6" w:rsidRDefault="002F2527" w:rsidP="002F2527"/>
    <w:p w14:paraId="70C3B716" w14:textId="77777777" w:rsidR="002F2527" w:rsidRDefault="002F2527" w:rsidP="002F2527">
      <w:pPr>
        <w:rPr>
          <w:iCs/>
        </w:rPr>
      </w:pPr>
      <w:r>
        <w:rPr>
          <w:iCs/>
        </w:rPr>
        <w:t>The identifier used for the K</w:t>
      </w:r>
      <w:r>
        <w:rPr>
          <w:iCs/>
          <w:vertAlign w:val="subscript"/>
        </w:rPr>
        <w:t>AF</w:t>
      </w:r>
      <w:r>
        <w:rPr>
          <w:iCs/>
        </w:rPr>
        <w:t xml:space="preserve"> is the A-KID in AKMA where A-KID is a temporary identifier. To verify the GPSI the following steps are executed. It is a pre-condition that the </w:t>
      </w:r>
      <w:proofErr w:type="spellStart"/>
      <w:r>
        <w:rPr>
          <w:iCs/>
        </w:rPr>
        <w:t>AAnF</w:t>
      </w:r>
      <w:proofErr w:type="spellEnd"/>
      <w:r>
        <w:rPr>
          <w:iCs/>
        </w:rPr>
        <w:t xml:space="preserve"> needs to be preconfigured with whether an AF can retrieve a specific GPSI.</w:t>
      </w:r>
    </w:p>
    <w:p w14:paraId="1F53BEA8" w14:textId="77777777" w:rsidR="002F2527" w:rsidRDefault="002F2527" w:rsidP="002F2527">
      <w:pPr>
        <w:rPr>
          <w:iCs/>
        </w:rPr>
      </w:pPr>
      <w:r>
        <w:rPr>
          <w:iCs/>
        </w:rPr>
        <w:t>1. The EEC sends GPSI in addition to the A-KID to EES/ECS if the GPSI is available to the EEC. EES/ECS verifies the GPSI received from EEC with the one locally configured (if available).</w:t>
      </w:r>
    </w:p>
    <w:p w14:paraId="6AC5E9A7" w14:textId="77777777" w:rsidR="002F2527" w:rsidRDefault="002F2527" w:rsidP="002F2527">
      <w:pPr>
        <w:rPr>
          <w:iCs/>
        </w:rPr>
      </w:pPr>
      <w:r>
        <w:rPr>
          <w:iCs/>
        </w:rPr>
        <w:lastRenderedPageBreak/>
        <w:t xml:space="preserve">2. The EES/ECS send the A-KID and an indicator requesting GPSI, the application information associated with the expected GPSI and the AF_ID to the </w:t>
      </w:r>
      <w:proofErr w:type="spellStart"/>
      <w:r>
        <w:rPr>
          <w:iCs/>
        </w:rPr>
        <w:t>AAnF</w:t>
      </w:r>
      <w:proofErr w:type="spellEnd"/>
      <w:r>
        <w:rPr>
          <w:iCs/>
        </w:rPr>
        <w:t xml:space="preserve"> via NEF or directly depending on the location of EEC/ECS.</w:t>
      </w:r>
    </w:p>
    <w:p w14:paraId="45A19577" w14:textId="77777777" w:rsidR="002F2527" w:rsidRDefault="002F2527" w:rsidP="002F2527">
      <w:pPr>
        <w:rPr>
          <w:iCs/>
        </w:rPr>
      </w:pPr>
      <w:r>
        <w:rPr>
          <w:iCs/>
        </w:rPr>
        <w:t>The EES/ECS can retrieve the application information from the EEC or from a local configuration and policy.</w:t>
      </w:r>
    </w:p>
    <w:p w14:paraId="62EFE25A" w14:textId="77777777" w:rsidR="002F2527" w:rsidRDefault="002F2527" w:rsidP="002F2527">
      <w:pPr>
        <w:rPr>
          <w:iCs/>
        </w:rPr>
      </w:pPr>
      <w:r>
        <w:rPr>
          <w:iCs/>
        </w:rPr>
        <w:t xml:space="preserve">3. The </w:t>
      </w:r>
      <w:proofErr w:type="spellStart"/>
      <w:r>
        <w:rPr>
          <w:iCs/>
        </w:rPr>
        <w:t>AAnF</w:t>
      </w:r>
      <w:proofErr w:type="spellEnd"/>
      <w:r>
        <w:rPr>
          <w:iCs/>
        </w:rPr>
        <w:t xml:space="preserve"> fetches the GPSI associated with the application information from the UDM based on the SUPI which is part of AKMA context in the </w:t>
      </w:r>
      <w:proofErr w:type="spellStart"/>
      <w:r>
        <w:rPr>
          <w:iCs/>
        </w:rPr>
        <w:t>AAnF</w:t>
      </w:r>
      <w:proofErr w:type="spellEnd"/>
      <w:r>
        <w:rPr>
          <w:iCs/>
        </w:rPr>
        <w:t>.</w:t>
      </w:r>
    </w:p>
    <w:p w14:paraId="27CB74A8" w14:textId="77777777" w:rsidR="002F2527" w:rsidRDefault="002F2527" w:rsidP="002F2527">
      <w:pPr>
        <w:rPr>
          <w:iCs/>
        </w:rPr>
      </w:pPr>
      <w:r>
        <w:rPr>
          <w:iCs/>
        </w:rPr>
        <w:t>The UDM can have UE's subscription data provisioned with multiple GPSIs, each of which could be associated with specific application information.</w:t>
      </w:r>
    </w:p>
    <w:p w14:paraId="43472254" w14:textId="77777777" w:rsidR="002F2527" w:rsidRDefault="002F2527" w:rsidP="002F2527">
      <w:pPr>
        <w:rPr>
          <w:iCs/>
        </w:rPr>
      </w:pPr>
      <w:r>
        <w:rPr>
          <w:iCs/>
        </w:rPr>
        <w:t>4.</w:t>
      </w:r>
      <w:r w:rsidRPr="00B80C29">
        <w:rPr>
          <w:iCs/>
        </w:rPr>
        <w:t xml:space="preserve"> </w:t>
      </w:r>
      <w:r>
        <w:rPr>
          <w:iCs/>
        </w:rPr>
        <w:t xml:space="preserve">Depending on the location of the EES/ECS (inside the operator’s network or outside) </w:t>
      </w:r>
      <w:r>
        <w:t xml:space="preserve">the </w:t>
      </w:r>
      <w:proofErr w:type="spellStart"/>
      <w:r>
        <w:t>AAnF</w:t>
      </w:r>
      <w:proofErr w:type="spellEnd"/>
      <w:r>
        <w:t xml:space="preserve"> or NEF checks whether the EES/ECS is authorized to get the GPSI</w:t>
      </w:r>
      <w:r w:rsidRPr="00B80C29">
        <w:t xml:space="preserve"> </w:t>
      </w:r>
      <w:r>
        <w:t xml:space="preserve">and whether the EES/ECS is authorized to get the GPSI associated with the provided application information, </w:t>
      </w:r>
      <w:r>
        <w:rPr>
          <w:rFonts w:eastAsia="Times New Roman"/>
        </w:rPr>
        <w:t>based on the configured local policy</w:t>
      </w:r>
      <w:r>
        <w:t>.</w:t>
      </w:r>
      <w:r>
        <w:rPr>
          <w:iCs/>
        </w:rPr>
        <w:t xml:space="preserve"> If the check is successful, the </w:t>
      </w:r>
      <w:proofErr w:type="spellStart"/>
      <w:r>
        <w:rPr>
          <w:iCs/>
        </w:rPr>
        <w:t>AAnF</w:t>
      </w:r>
      <w:proofErr w:type="spellEnd"/>
      <w:r>
        <w:rPr>
          <w:iCs/>
        </w:rPr>
        <w:t>/NEF provides the K</w:t>
      </w:r>
      <w:r>
        <w:rPr>
          <w:iCs/>
          <w:vertAlign w:val="subscript"/>
        </w:rPr>
        <w:t>AF</w:t>
      </w:r>
      <w:r>
        <w:rPr>
          <w:iCs/>
        </w:rPr>
        <w:t xml:space="preserve"> and the GPSI to the EES/ECS. Otherwise sends a related failure message.</w:t>
      </w:r>
    </w:p>
    <w:p w14:paraId="1AFCCD6E" w14:textId="77777777" w:rsidR="002F2527" w:rsidRDefault="002F2527" w:rsidP="002F2527">
      <w:pPr>
        <w:pStyle w:val="NO"/>
        <w:rPr>
          <w:lang w:val="en-US" w:eastAsia="zh-CN"/>
        </w:rPr>
      </w:pPr>
      <w:bookmarkStart w:id="6" w:name="_Hlk71278939"/>
      <w:r>
        <w:rPr>
          <w:lang w:val="en-US" w:eastAsia="zh-CN"/>
        </w:rPr>
        <w:t xml:space="preserve">NOTE: The format of application information needs to be defined by 3GPP and aligned with the application function. The definition of it is left to normative work. </w:t>
      </w:r>
    </w:p>
    <w:p w14:paraId="6F61B16D" w14:textId="0CCCF284" w:rsidR="002F2527" w:rsidDel="003331BC" w:rsidRDefault="002F2527" w:rsidP="002F2527">
      <w:pPr>
        <w:pStyle w:val="EditorsNote"/>
        <w:rPr>
          <w:del w:id="7" w:author="Ericsson" w:date="2021-08-06T07:50:00Z"/>
        </w:rPr>
      </w:pPr>
      <w:del w:id="8" w:author="Ericsson" w:date="2021-08-06T07:50:00Z">
        <w:r w:rsidDel="003331BC">
          <w:delText>Editor’s Note</w:delText>
        </w:r>
        <w:bookmarkEnd w:id="6"/>
        <w:r w:rsidDel="003331BC">
          <w:delText xml:space="preserve">: It is FFS whether user consent is sufficient and required is in the scope of user consent study. </w:delText>
        </w:r>
      </w:del>
    </w:p>
    <w:p w14:paraId="2D8065CE" w14:textId="24B3C992" w:rsidR="003331BC" w:rsidRPr="00C76A29" w:rsidRDefault="003331BC" w:rsidP="002F2527">
      <w:pPr>
        <w:pStyle w:val="EditorsNote"/>
        <w:rPr>
          <w:ins w:id="9" w:author="Ericsson" w:date="2021-08-06T07:50:00Z"/>
          <w:iCs/>
          <w:color w:val="auto"/>
        </w:rPr>
      </w:pPr>
      <w:ins w:id="10" w:author="Ericsson" w:date="2021-08-06T07:50:00Z">
        <w:r w:rsidRPr="00C76A29">
          <w:rPr>
            <w:color w:val="auto"/>
          </w:rPr>
          <w:t xml:space="preserve">NOTE: </w:t>
        </w:r>
        <w:r w:rsidR="0084490D" w:rsidRPr="00C76A29">
          <w:rPr>
            <w:color w:val="auto"/>
          </w:rPr>
          <w:t>Since the GPSI i</w:t>
        </w:r>
      </w:ins>
      <w:ins w:id="11" w:author="Ericsson" w:date="2021-08-06T07:51:00Z">
        <w:r w:rsidR="0084490D" w:rsidRPr="00C76A29">
          <w:rPr>
            <w:color w:val="auto"/>
          </w:rPr>
          <w:t xml:space="preserve">s application specific and </w:t>
        </w:r>
        <w:r w:rsidR="001027DF" w:rsidRPr="00C76A29">
          <w:rPr>
            <w:color w:val="auto"/>
          </w:rPr>
          <w:t xml:space="preserve">the ECS/EES needs to receive the A-KID before </w:t>
        </w:r>
        <w:proofErr w:type="spellStart"/>
        <w:r w:rsidR="001027DF" w:rsidRPr="00C76A29">
          <w:rPr>
            <w:color w:val="auto"/>
          </w:rPr>
          <w:t>fecthing</w:t>
        </w:r>
        <w:proofErr w:type="spellEnd"/>
        <w:r w:rsidR="001027DF" w:rsidRPr="00C76A29">
          <w:rPr>
            <w:color w:val="auto"/>
          </w:rPr>
          <w:t xml:space="preserve"> the GPSI</w:t>
        </w:r>
      </w:ins>
      <w:ins w:id="12" w:author="Ericsson" w:date="2021-08-06T07:52:00Z">
        <w:r w:rsidR="003A5C72" w:rsidRPr="00C76A29">
          <w:rPr>
            <w:color w:val="auto"/>
          </w:rPr>
          <w:t xml:space="preserve">, </w:t>
        </w:r>
        <w:r w:rsidR="00A24373" w:rsidRPr="00C76A29">
          <w:rPr>
            <w:color w:val="auto"/>
          </w:rPr>
          <w:t xml:space="preserve">there seems </w:t>
        </w:r>
      </w:ins>
      <w:ins w:id="13" w:author="Ericsson" w:date="2021-08-09T13:15:00Z">
        <w:r w:rsidR="00FD5032">
          <w:rPr>
            <w:color w:val="auto"/>
          </w:rPr>
          <w:t xml:space="preserve">that </w:t>
        </w:r>
      </w:ins>
      <w:ins w:id="14" w:author="Ericsson" w:date="2021-08-06T07:52:00Z">
        <w:r w:rsidR="00A24373" w:rsidRPr="00C76A29">
          <w:rPr>
            <w:color w:val="auto"/>
          </w:rPr>
          <w:t xml:space="preserve">no user consent is required but more </w:t>
        </w:r>
      </w:ins>
      <w:ins w:id="15" w:author="Ericsson" w:date="2021-08-06T07:53:00Z">
        <w:r w:rsidR="001C17E2" w:rsidRPr="00C76A29">
          <w:rPr>
            <w:color w:val="auto"/>
          </w:rPr>
          <w:t>detail</w:t>
        </w:r>
      </w:ins>
      <w:ins w:id="16" w:author="Ericsson" w:date="2021-08-06T07:57:00Z">
        <w:r w:rsidR="0059258B">
          <w:rPr>
            <w:color w:val="auto"/>
          </w:rPr>
          <w:t>ed</w:t>
        </w:r>
      </w:ins>
      <w:ins w:id="17" w:author="Ericsson" w:date="2021-08-06T07:53:00Z">
        <w:r w:rsidR="001C17E2" w:rsidRPr="00C76A29">
          <w:rPr>
            <w:color w:val="auto"/>
          </w:rPr>
          <w:t xml:space="preserve"> </w:t>
        </w:r>
      </w:ins>
      <w:ins w:id="18" w:author="Ericsson" w:date="2021-08-06T07:52:00Z">
        <w:r w:rsidR="00A24373" w:rsidRPr="00C76A29">
          <w:rPr>
            <w:color w:val="auto"/>
          </w:rPr>
          <w:t>analysis can be done in user consent study</w:t>
        </w:r>
        <w:r w:rsidR="001C17E2" w:rsidRPr="00C76A29">
          <w:rPr>
            <w:color w:val="auto"/>
          </w:rPr>
          <w:t>.</w:t>
        </w:r>
      </w:ins>
      <w:ins w:id="19" w:author="Ericsson" w:date="2021-08-09T13:16:00Z">
        <w:r w:rsidR="001B52B4">
          <w:rPr>
            <w:color w:val="auto"/>
          </w:rPr>
          <w:t xml:space="preserve"> </w:t>
        </w:r>
      </w:ins>
      <w:ins w:id="20" w:author="Ericsson" w:date="2021-08-09T13:11:00Z">
        <w:r w:rsidR="00A95F86">
          <w:rPr>
            <w:color w:val="auto"/>
          </w:rPr>
          <w:t>Also</w:t>
        </w:r>
      </w:ins>
      <w:ins w:id="21" w:author="Ericsson" w:date="2021-08-09T13:13:00Z">
        <w:r w:rsidR="006D2C39">
          <w:rPr>
            <w:color w:val="auto"/>
          </w:rPr>
          <w:t xml:space="preserve">, the same principle with </w:t>
        </w:r>
      </w:ins>
      <w:ins w:id="22" w:author="Ericsson" w:date="2021-08-09T13:11:00Z">
        <w:r w:rsidR="00A95F86">
          <w:rPr>
            <w:color w:val="auto"/>
          </w:rPr>
          <w:t xml:space="preserve">the </w:t>
        </w:r>
        <w:r w:rsidR="00A95F86" w:rsidRPr="00B35C38">
          <w:rPr>
            <w:lang w:val="en-US" w:eastAsia="ko-KR"/>
          </w:rPr>
          <w:t>IP address to GPSI translation</w:t>
        </w:r>
        <w:r w:rsidR="00A95F86">
          <w:rPr>
            <w:lang w:val="en-US" w:eastAsia="ko-KR"/>
          </w:rPr>
          <w:t xml:space="preserve"> API</w:t>
        </w:r>
      </w:ins>
      <w:ins w:id="23" w:author="Ericsson" w:date="2021-08-09T13:14:00Z">
        <w:r w:rsidR="00BF5486">
          <w:rPr>
            <w:lang w:val="en-US" w:eastAsia="ko-KR"/>
          </w:rPr>
          <w:t xml:space="preserve">, where GPSI is </w:t>
        </w:r>
        <w:r w:rsidR="00EC7D1F">
          <w:rPr>
            <w:lang w:val="en-US" w:eastAsia="ko-KR"/>
          </w:rPr>
          <w:t>sent</w:t>
        </w:r>
        <w:r w:rsidR="00BF5486">
          <w:rPr>
            <w:lang w:val="en-US" w:eastAsia="ko-KR"/>
          </w:rPr>
          <w:t xml:space="preserve"> to the servers,</w:t>
        </w:r>
      </w:ins>
      <w:ins w:id="24" w:author="Ericsson" w:date="2021-08-09T13:11:00Z">
        <w:r w:rsidR="00A95F86">
          <w:rPr>
            <w:lang w:val="en-US" w:eastAsia="ko-KR"/>
          </w:rPr>
          <w:t xml:space="preserve"> </w:t>
        </w:r>
      </w:ins>
      <w:ins w:id="25" w:author="Ericsson" w:date="2021-08-09T13:12:00Z">
        <w:r w:rsidR="00304531">
          <w:rPr>
            <w:lang w:val="en-US" w:eastAsia="ko-KR"/>
          </w:rPr>
          <w:t>can be applied here.</w:t>
        </w:r>
      </w:ins>
    </w:p>
    <w:p w14:paraId="11E092D8" w14:textId="77777777" w:rsidR="002F2527" w:rsidRDefault="002F2527" w:rsidP="002F2527">
      <w:pPr>
        <w:rPr>
          <w:iCs/>
        </w:rPr>
      </w:pPr>
      <w:r>
        <w:rPr>
          <w:iCs/>
        </w:rPr>
        <w:t xml:space="preserve">5. The EES/ECS checks whether the GPSI sent by the EEC and the GPSI received from the </w:t>
      </w:r>
      <w:proofErr w:type="spellStart"/>
      <w:r>
        <w:rPr>
          <w:iCs/>
        </w:rPr>
        <w:t>AAnF</w:t>
      </w:r>
      <w:proofErr w:type="spellEnd"/>
      <w:r w:rsidRPr="00B80C29">
        <w:rPr>
          <w:iCs/>
        </w:rPr>
        <w:t xml:space="preserve"> </w:t>
      </w:r>
      <w:r>
        <w:rPr>
          <w:iCs/>
        </w:rPr>
        <w:t>/NEF are same or not. If the check is successful, the K</w:t>
      </w:r>
      <w:r>
        <w:rPr>
          <w:iCs/>
          <w:vertAlign w:val="subscript"/>
        </w:rPr>
        <w:t>AF</w:t>
      </w:r>
      <w:r>
        <w:rPr>
          <w:iCs/>
        </w:rPr>
        <w:t xml:space="preserve"> (K</w:t>
      </w:r>
      <w:r>
        <w:rPr>
          <w:iCs/>
          <w:vertAlign w:val="subscript"/>
        </w:rPr>
        <w:t>ECUEID</w:t>
      </w:r>
      <w:r>
        <w:rPr>
          <w:iCs/>
        </w:rPr>
        <w:t xml:space="preserve">) is used for authentication as mentioned above. </w:t>
      </w:r>
    </w:p>
    <w:p w14:paraId="6F6E1FD7" w14:textId="77777777" w:rsidR="002F2527" w:rsidRDefault="002F2527" w:rsidP="002F2527">
      <w:pPr>
        <w:rPr>
          <w:iCs/>
        </w:rPr>
      </w:pPr>
      <w:r>
        <w:rPr>
          <w:iCs/>
        </w:rPr>
        <w:t>Another solution option to authenticate the GPSI is the usage of IP address to GPSI translation API (</w:t>
      </w:r>
      <w:r w:rsidRPr="002D18BD">
        <w:rPr>
          <w:iCs/>
        </w:rPr>
        <w:t>UE identifier API</w:t>
      </w:r>
      <w:r>
        <w:rPr>
          <w:iCs/>
        </w:rPr>
        <w:t>).</w:t>
      </w:r>
    </w:p>
    <w:p w14:paraId="6EC85DDC" w14:textId="77777777" w:rsidR="002F2527" w:rsidRDefault="002F2527" w:rsidP="002F2527">
      <w:pPr>
        <w:rPr>
          <w:iCs/>
        </w:rPr>
      </w:pPr>
      <w:r>
        <w:rPr>
          <w:iCs/>
        </w:rPr>
        <w:t>1. The EEC sends GPSI to the EES/ECS if the GPSI is available to the EEC.</w:t>
      </w:r>
    </w:p>
    <w:p w14:paraId="17C5AA59" w14:textId="77777777" w:rsidR="002F2527" w:rsidRDefault="002F2527" w:rsidP="002F2527">
      <w:pPr>
        <w:rPr>
          <w:iCs/>
        </w:rPr>
      </w:pPr>
      <w:r>
        <w:rPr>
          <w:iCs/>
        </w:rPr>
        <w:t>2. The EES/ECS invokes the UE identifier API inputting the UE IP address and the application information associated with the expected GPSI. Note that, the EES/ECS can retrieve the application information from the EEC or from local configuration and policy.</w:t>
      </w:r>
    </w:p>
    <w:p w14:paraId="1524E1B1" w14:textId="77777777" w:rsidR="002F2527" w:rsidRDefault="002F2527" w:rsidP="002F2527">
      <w:pPr>
        <w:rPr>
          <w:iCs/>
        </w:rPr>
      </w:pPr>
      <w:r>
        <w:rPr>
          <w:iCs/>
        </w:rPr>
        <w:t xml:space="preserve">3. The NEF authorizes that the EES/ECS is entitled to use the UE identifier API and the application information to get the application specific GPSI, based on local policy. If the GPSI is not available in the NEF, then NEF first locates the SUPI from the UE IP address and then fetches the GPSI associated with the application information from the UDM. </w:t>
      </w:r>
    </w:p>
    <w:p w14:paraId="42F2F01C" w14:textId="77777777" w:rsidR="002F2527" w:rsidRDefault="002F2527" w:rsidP="002F2527">
      <w:pPr>
        <w:pStyle w:val="NO"/>
        <w:rPr>
          <w:iCs/>
        </w:rPr>
      </w:pPr>
      <w:r>
        <w:rPr>
          <w:iCs/>
        </w:rPr>
        <w:t>NOTE: How the NEF locates the UE ID from the UE IP address is to be defined by SA2.</w:t>
      </w:r>
    </w:p>
    <w:p w14:paraId="7CF22D79" w14:textId="77777777" w:rsidR="002F2527" w:rsidRDefault="002F2527" w:rsidP="002F2527">
      <w:pPr>
        <w:rPr>
          <w:iCs/>
        </w:rPr>
      </w:pPr>
      <w:r>
        <w:rPr>
          <w:iCs/>
        </w:rPr>
        <w:t>Note that, the UDM can have UE's subscription data provisioned with multiple GPSIs, each of which could be associated with specific application information.</w:t>
      </w:r>
    </w:p>
    <w:p w14:paraId="71C769D9" w14:textId="77777777" w:rsidR="002F2527" w:rsidRDefault="002F2527" w:rsidP="002F2527">
      <w:pPr>
        <w:rPr>
          <w:iCs/>
        </w:rPr>
      </w:pPr>
      <w:r>
        <w:rPr>
          <w:iCs/>
        </w:rPr>
        <w:t>4. The NEF sends the application specific GPSI to the EES/ECS after successful authorization.</w:t>
      </w:r>
    </w:p>
    <w:p w14:paraId="0A34A372" w14:textId="77777777" w:rsidR="002F2527" w:rsidRDefault="002F2527" w:rsidP="002F2527">
      <w:r>
        <w:rPr>
          <w:iCs/>
        </w:rPr>
        <w:t>5. The EES/ECS checks whether the GPSI sent by the EEC and the GPSI received from the NEF are same or not.</w:t>
      </w:r>
    </w:p>
    <w:p w14:paraId="206EF866" w14:textId="77777777" w:rsidR="002F2527" w:rsidRDefault="002F2527" w:rsidP="002F2527">
      <w:pPr>
        <w:pStyle w:val="Heading3"/>
      </w:pPr>
      <w:bookmarkStart w:id="26" w:name="_Toc72913428"/>
      <w:r>
        <w:t>6.17.3</w:t>
      </w:r>
      <w:r>
        <w:tab/>
        <w:t>Solution evaluation</w:t>
      </w:r>
      <w:bookmarkEnd w:id="26"/>
      <w:r>
        <w:t xml:space="preserve"> </w:t>
      </w:r>
    </w:p>
    <w:p w14:paraId="5C3C2C6E" w14:textId="77777777" w:rsidR="002F2527" w:rsidRDefault="002F2527" w:rsidP="002F2527">
      <w:r>
        <w:t>This solution addresses the following key issues:</w:t>
      </w:r>
    </w:p>
    <w:p w14:paraId="0B816DD4" w14:textId="77777777" w:rsidR="002F2527" w:rsidRDefault="002F2527" w:rsidP="002F2527">
      <w:pPr>
        <w:pStyle w:val="B1"/>
      </w:pPr>
      <w:r>
        <w:t>-</w:t>
      </w:r>
      <w:r>
        <w:tab/>
        <w:t>KI#1 "Authentication and Authorization between EEC and EES",</w:t>
      </w:r>
    </w:p>
    <w:p w14:paraId="7F5F06C6" w14:textId="77777777" w:rsidR="002F2527" w:rsidRDefault="002F2527" w:rsidP="002F2527">
      <w:pPr>
        <w:pStyle w:val="B1"/>
      </w:pPr>
      <w:r>
        <w:t>-</w:t>
      </w:r>
      <w:r>
        <w:tab/>
        <w:t>KI#2 "Authentication and Authorization between EEC and ECS",</w:t>
      </w:r>
    </w:p>
    <w:p w14:paraId="7B93D2F0" w14:textId="77777777" w:rsidR="002F2527" w:rsidRDefault="002F2527" w:rsidP="002F2527">
      <w:pPr>
        <w:pStyle w:val="B1"/>
      </w:pPr>
      <w:r>
        <w:t>-</w:t>
      </w:r>
      <w:r>
        <w:tab/>
        <w:t>KI#3 "Authentication and Authorization between EES and ECS", and</w:t>
      </w:r>
    </w:p>
    <w:p w14:paraId="71102883" w14:textId="77777777" w:rsidR="002F2527" w:rsidRDefault="002F2527" w:rsidP="002F2527">
      <w:pPr>
        <w:pStyle w:val="B1"/>
      </w:pPr>
      <w:r>
        <w:t>-</w:t>
      </w:r>
      <w:r>
        <w:tab/>
        <w:t>KI#6 "</w:t>
      </w:r>
      <w:r>
        <w:rPr>
          <w:lang w:eastAsia="zh-CN"/>
        </w:rPr>
        <w:t>T</w:t>
      </w:r>
      <w:r>
        <w:t>ransport security for the EDGE-1-9 interfaces".</w:t>
      </w:r>
    </w:p>
    <w:p w14:paraId="13EF1604" w14:textId="77777777" w:rsidR="002F2527" w:rsidRDefault="002F2527" w:rsidP="002F2527">
      <w:r>
        <w:t xml:space="preserve">For KI#6, it is proposed to use TLS which is one of the commonly chosen and also preferred technology in existing mechanisms such as SEAL. </w:t>
      </w:r>
    </w:p>
    <w:p w14:paraId="562C44A2" w14:textId="77777777" w:rsidR="002F2527" w:rsidRDefault="002F2527" w:rsidP="002F2527">
      <w:r>
        <w:t>For authentication of servers, it is proposed to use TLS certificates of the servers (EES and ECS).</w:t>
      </w:r>
    </w:p>
    <w:p w14:paraId="7B51E8FE" w14:textId="77777777" w:rsidR="002F2527" w:rsidRDefault="002F2527" w:rsidP="002F2527">
      <w:r>
        <w:t xml:space="preserve">For authentication of EEC, two alternative options are proposed: 1) usage of EEC TLS certificate 2) usage of tokens provisioned by the provider of the EEC or another trusted entity for the onboarding of the EEC, provided by the ECS for the access to the EES. These are common methods used in mobile application worlds. Also token based solution for </w:t>
      </w:r>
      <w:r>
        <w:lastRenderedPageBreak/>
        <w:t xml:space="preserve">onboarding is an existing mechanism used in CAPIF framework for onboarding the API invokers. When token based solution is compared with TLS certificate based solution, it seems that token based solution is the most appropriate one because for mobile applications it is easier to handle tokens than to handle certificates. </w:t>
      </w:r>
    </w:p>
    <w:p w14:paraId="106458EE" w14:textId="77777777" w:rsidR="002F2527" w:rsidRDefault="002F2527" w:rsidP="002F2527">
      <w:r>
        <w:t xml:space="preserve">For authentication of GPSI of the UE where the EEC runs, two alternative solutions are proposed: 1) Usage of AKMA and HTTP digest protocol 2) IP address to GPSI translation (UE identifier API). Since IP address to GPSI translation API seems enough for authentication of GPSI, option #2 can be preferred to have a simple solution. </w:t>
      </w:r>
      <w:bookmarkStart w:id="27" w:name="_Hlk72393070"/>
      <w:r>
        <w:t xml:space="preserve">IP address to GPSI translation can work only when the access is over 3GPP. If the EEC sends the GPSI to the EES/ECS, the procedures to configure the GPSI(s) in the UE as well as their respective services needs to be specified. If the EEC sends the GPSI to the EES/ECS, then the EEC needs to be aware of which GPSI to provide to which </w:t>
      </w:r>
      <w:proofErr w:type="spellStart"/>
      <w:r>
        <w:t>Ua</w:t>
      </w:r>
      <w:proofErr w:type="spellEnd"/>
      <w:r>
        <w:t>* protocol in the case of multiple GPSIs are available to the EEC.</w:t>
      </w:r>
    </w:p>
    <w:p w14:paraId="74B4514A" w14:textId="3F4392F1" w:rsidR="002F2527" w:rsidDel="00B82130" w:rsidRDefault="002F2527" w:rsidP="002F2527">
      <w:pPr>
        <w:pStyle w:val="EditorsNote"/>
        <w:rPr>
          <w:del w:id="28" w:author="Ericsson" w:date="2021-08-06T07:58:00Z"/>
        </w:rPr>
      </w:pPr>
      <w:del w:id="29" w:author="Ericsson" w:date="2021-08-06T07:58:00Z">
        <w:r w:rsidDel="00B82130">
          <w:delText xml:space="preserve">Editor's Note: Further evaluation related to privacy considerations in the case of providing GPSI(s) to third party applications in the UE </w:delText>
        </w:r>
        <w:r w:rsidDel="00B82130">
          <w:rPr>
            <w:lang w:eastAsia="zh-CN"/>
          </w:rPr>
          <w:delText xml:space="preserve">regardless of whether the AKMA will actually be used for that applications </w:delText>
        </w:r>
        <w:r w:rsidDel="00B82130">
          <w:delText>is FFS.</w:delText>
        </w:r>
      </w:del>
    </w:p>
    <w:bookmarkEnd w:id="27"/>
    <w:p w14:paraId="449F71E1" w14:textId="77777777" w:rsidR="002F2527" w:rsidRDefault="002F2527" w:rsidP="002F2527">
      <w:r>
        <w:t>Overall, solution #17 proposes the usage of common existing mechanisms to address the key issues.</w:t>
      </w:r>
    </w:p>
    <w:p w14:paraId="33E09117" w14:textId="77777777" w:rsidR="002F2527" w:rsidRDefault="002F2527" w:rsidP="002F2527">
      <w:r>
        <w:t xml:space="preserve">The AKMA based options in the solution require some updates to the AKMA technical specification TS 33.535, including a </w:t>
      </w:r>
      <w:proofErr w:type="spellStart"/>
      <w:r>
        <w:rPr>
          <w:iCs/>
        </w:rPr>
        <w:t>preconfiguration</w:t>
      </w:r>
      <w:proofErr w:type="spellEnd"/>
      <w:r>
        <w:rPr>
          <w:iCs/>
        </w:rPr>
        <w:t xml:space="preserve"> in </w:t>
      </w:r>
      <w:proofErr w:type="spellStart"/>
      <w:r>
        <w:rPr>
          <w:iCs/>
        </w:rPr>
        <w:t>AAnF</w:t>
      </w:r>
      <w:proofErr w:type="spellEnd"/>
      <w:r>
        <w:rPr>
          <w:iCs/>
        </w:rPr>
        <w:t xml:space="preserve"> with whether an AF can retrieve a specific GPSI</w:t>
      </w:r>
      <w:r>
        <w:t>, for the retrieval of the application specific GPSI and authorization of the AFs before giving the application specific GPSI to the AFs.</w:t>
      </w:r>
    </w:p>
    <w:p w14:paraId="492AFCB7" w14:textId="28AD406E" w:rsidR="002F2527" w:rsidRPr="0059258B" w:rsidDel="00C76A29" w:rsidRDefault="002F2527" w:rsidP="002F2527">
      <w:pPr>
        <w:pStyle w:val="EditorsNote"/>
        <w:rPr>
          <w:del w:id="30" w:author="Ericsson" w:date="2021-08-06T07:54:00Z"/>
          <w:color w:val="auto"/>
        </w:rPr>
      </w:pPr>
      <w:bookmarkStart w:id="31" w:name="_Hlk72393077"/>
      <w:del w:id="32" w:author="Ericsson" w:date="2021-08-06T07:54:00Z">
        <w:r w:rsidRPr="0059258B" w:rsidDel="00C76A29">
          <w:rPr>
            <w:color w:val="auto"/>
          </w:rPr>
          <w:delText>Editor's Note: Further evaluation related to user consent is FFS.</w:delText>
        </w:r>
      </w:del>
    </w:p>
    <w:p w14:paraId="198D8E89" w14:textId="1871D340" w:rsidR="00C76A29" w:rsidRPr="0059258B" w:rsidRDefault="00627C01" w:rsidP="0080034C">
      <w:pPr>
        <w:pStyle w:val="EditorsNote"/>
        <w:ind w:left="0" w:firstLine="0"/>
        <w:rPr>
          <w:ins w:id="33" w:author="Ericsson" w:date="2021-08-06T07:54:00Z"/>
          <w:color w:val="auto"/>
        </w:rPr>
      </w:pPr>
      <w:ins w:id="34" w:author="Ericsson" w:date="2021-08-06T07:55:00Z">
        <w:r w:rsidRPr="0059258B">
          <w:rPr>
            <w:color w:val="auto"/>
          </w:rPr>
          <w:t>Since the GPSI is application specific</w:t>
        </w:r>
        <w:r w:rsidR="00670787" w:rsidRPr="0059258B">
          <w:rPr>
            <w:color w:val="auto"/>
          </w:rPr>
          <w:t xml:space="preserve">, </w:t>
        </w:r>
        <w:r w:rsidRPr="0059258B">
          <w:rPr>
            <w:color w:val="auto"/>
          </w:rPr>
          <w:t xml:space="preserve">the ECS/EES needs to receive the A-KID before </w:t>
        </w:r>
        <w:proofErr w:type="spellStart"/>
        <w:r w:rsidRPr="0059258B">
          <w:rPr>
            <w:color w:val="auto"/>
          </w:rPr>
          <w:t>fecthing</w:t>
        </w:r>
        <w:proofErr w:type="spellEnd"/>
        <w:r w:rsidRPr="0059258B">
          <w:rPr>
            <w:color w:val="auto"/>
          </w:rPr>
          <w:t xml:space="preserve"> the GPSI, </w:t>
        </w:r>
        <w:r w:rsidR="00670787" w:rsidRPr="0059258B">
          <w:rPr>
            <w:color w:val="auto"/>
          </w:rPr>
          <w:t>and the UE doesn’t give any GPSI to the EEC</w:t>
        </w:r>
        <w:r w:rsidR="00850C77" w:rsidRPr="0059258B">
          <w:rPr>
            <w:color w:val="auto"/>
          </w:rPr>
          <w:t xml:space="preserve"> (the GPSI is configu</w:t>
        </w:r>
      </w:ins>
      <w:ins w:id="35" w:author="Ericsson" w:date="2021-08-06T07:56:00Z">
        <w:r w:rsidR="00850C77" w:rsidRPr="0059258B">
          <w:rPr>
            <w:color w:val="auto"/>
          </w:rPr>
          <w:t>red in the EEC out of band</w:t>
        </w:r>
      </w:ins>
      <w:ins w:id="36" w:author="Ericsson" w:date="2021-08-06T07:55:00Z">
        <w:r w:rsidR="00850C77" w:rsidRPr="0059258B">
          <w:rPr>
            <w:color w:val="auto"/>
          </w:rPr>
          <w:t>)</w:t>
        </w:r>
      </w:ins>
      <w:ins w:id="37" w:author="Ericsson" w:date="2021-08-06T07:56:00Z">
        <w:r w:rsidR="00850C77" w:rsidRPr="0059258B">
          <w:rPr>
            <w:color w:val="auto"/>
          </w:rPr>
          <w:t xml:space="preserve">, </w:t>
        </w:r>
      </w:ins>
      <w:ins w:id="38" w:author="Ericsson" w:date="2021-08-06T07:55:00Z">
        <w:r w:rsidRPr="0059258B">
          <w:rPr>
            <w:color w:val="auto"/>
          </w:rPr>
          <w:t>there seems no user consent</w:t>
        </w:r>
      </w:ins>
      <w:ins w:id="39" w:author="Ericsson" w:date="2021-08-06T07:56:00Z">
        <w:r w:rsidR="00850C77" w:rsidRPr="0059258B">
          <w:rPr>
            <w:color w:val="auto"/>
          </w:rPr>
          <w:t xml:space="preserve"> and privacy issues</w:t>
        </w:r>
      </w:ins>
      <w:ins w:id="40" w:author="Ericsson" w:date="2021-08-06T07:55:00Z">
        <w:r w:rsidRPr="0059258B">
          <w:rPr>
            <w:color w:val="auto"/>
          </w:rPr>
          <w:t xml:space="preserve"> but more detail</w:t>
        </w:r>
      </w:ins>
      <w:ins w:id="41" w:author="Ericsson" w:date="2021-08-06T07:57:00Z">
        <w:r w:rsidR="0059258B">
          <w:rPr>
            <w:color w:val="auto"/>
          </w:rPr>
          <w:t>ed</w:t>
        </w:r>
      </w:ins>
      <w:ins w:id="42" w:author="Ericsson" w:date="2021-08-06T07:55:00Z">
        <w:r w:rsidRPr="0059258B">
          <w:rPr>
            <w:color w:val="auto"/>
          </w:rPr>
          <w:t xml:space="preserve"> analysis </w:t>
        </w:r>
      </w:ins>
      <w:ins w:id="43" w:author="Ericsson" w:date="2021-08-06T07:56:00Z">
        <w:r w:rsidR="0080034C" w:rsidRPr="0059258B">
          <w:rPr>
            <w:color w:val="auto"/>
          </w:rPr>
          <w:t xml:space="preserve">about user consent </w:t>
        </w:r>
      </w:ins>
      <w:ins w:id="44" w:author="Ericsson" w:date="2021-08-06T07:55:00Z">
        <w:r w:rsidRPr="0059258B">
          <w:rPr>
            <w:color w:val="auto"/>
          </w:rPr>
          <w:t>can be done in user consent study.</w:t>
        </w:r>
      </w:ins>
      <w:ins w:id="45" w:author="Ericsson" w:date="2021-08-09T13:17:00Z">
        <w:r w:rsidR="009D2469">
          <w:rPr>
            <w:color w:val="auto"/>
          </w:rPr>
          <w:t xml:space="preserve"> </w:t>
        </w:r>
      </w:ins>
      <w:ins w:id="46" w:author="Ericsson" w:date="2021-08-09T13:21:00Z">
        <w:r w:rsidR="00E33A0F">
          <w:rPr>
            <w:color w:val="auto"/>
          </w:rPr>
          <w:t>It should be noted that t</w:t>
        </w:r>
      </w:ins>
      <w:ins w:id="47" w:author="Ericsson" w:date="2021-08-09T13:17:00Z">
        <w:r w:rsidR="002D0F51">
          <w:rPr>
            <w:color w:val="auto"/>
          </w:rPr>
          <w:t xml:space="preserve">his </w:t>
        </w:r>
      </w:ins>
      <w:ins w:id="48" w:author="Ericsson" w:date="2021-08-09T13:18:00Z">
        <w:r w:rsidR="002D0F51">
          <w:rPr>
            <w:color w:val="auto"/>
          </w:rPr>
          <w:t xml:space="preserve">issue is not </w:t>
        </w:r>
      </w:ins>
      <w:ins w:id="49" w:author="Ericsson" w:date="2021-08-09T13:19:00Z">
        <w:r w:rsidR="00D056BE">
          <w:rPr>
            <w:color w:val="auto"/>
          </w:rPr>
          <w:t>specific</w:t>
        </w:r>
      </w:ins>
      <w:ins w:id="50" w:author="Ericsson" w:date="2021-08-09T13:18:00Z">
        <w:r w:rsidR="002D0F51">
          <w:rPr>
            <w:color w:val="auto"/>
          </w:rPr>
          <w:t xml:space="preserve"> to this solution</w:t>
        </w:r>
        <w:r w:rsidR="00601695">
          <w:rPr>
            <w:color w:val="auto"/>
          </w:rPr>
          <w:t xml:space="preserve"> and is mainly related to the requirements</w:t>
        </w:r>
      </w:ins>
      <w:ins w:id="51" w:author="Ericsson" w:date="2021-08-09T13:19:00Z">
        <w:r w:rsidR="009965E5">
          <w:rPr>
            <w:color w:val="auto"/>
          </w:rPr>
          <w:t xml:space="preserve">, so it is valid for all </w:t>
        </w:r>
      </w:ins>
      <w:ins w:id="52" w:author="Ericsson" w:date="2021-08-09T13:20:00Z">
        <w:r w:rsidR="009965E5">
          <w:rPr>
            <w:color w:val="auto"/>
          </w:rPr>
          <w:t>solutions</w:t>
        </w:r>
      </w:ins>
      <w:ins w:id="53" w:author="Ericsson" w:date="2021-08-09T13:25:00Z">
        <w:r w:rsidR="00B01296">
          <w:rPr>
            <w:color w:val="auto"/>
          </w:rPr>
          <w:t xml:space="preserve"> proposed for the requirements</w:t>
        </w:r>
      </w:ins>
      <w:ins w:id="54" w:author="Ericsson" w:date="2021-08-09T13:18:00Z">
        <w:r w:rsidR="00601695">
          <w:rPr>
            <w:color w:val="auto"/>
          </w:rPr>
          <w:t>.</w:t>
        </w:r>
      </w:ins>
      <w:ins w:id="55" w:author="Ericsson" w:date="2021-08-09T13:20:00Z">
        <w:r w:rsidR="009965E5">
          <w:rPr>
            <w:color w:val="auto"/>
          </w:rPr>
          <w:t xml:space="preserve"> Also, the same principle with the </w:t>
        </w:r>
        <w:r w:rsidR="009965E5" w:rsidRPr="00B35C38">
          <w:rPr>
            <w:lang w:val="en-US" w:eastAsia="ko-KR"/>
          </w:rPr>
          <w:t>IP address to GPSI translation</w:t>
        </w:r>
        <w:r w:rsidR="009965E5">
          <w:rPr>
            <w:lang w:val="en-US" w:eastAsia="ko-KR"/>
          </w:rPr>
          <w:t xml:space="preserve"> API</w:t>
        </w:r>
        <w:r w:rsidR="00266A77">
          <w:rPr>
            <w:lang w:val="en-US" w:eastAsia="ko-KR"/>
          </w:rPr>
          <w:t xml:space="preserve"> </w:t>
        </w:r>
        <w:r w:rsidR="009965E5">
          <w:rPr>
            <w:lang w:val="en-US" w:eastAsia="ko-KR"/>
          </w:rPr>
          <w:t xml:space="preserve">can be </w:t>
        </w:r>
        <w:r w:rsidR="00266A77">
          <w:rPr>
            <w:lang w:val="en-US" w:eastAsia="ko-KR"/>
          </w:rPr>
          <w:t xml:space="preserve">considered </w:t>
        </w:r>
        <w:r w:rsidR="009965E5">
          <w:rPr>
            <w:lang w:val="en-US" w:eastAsia="ko-KR"/>
          </w:rPr>
          <w:t>here</w:t>
        </w:r>
        <w:r w:rsidR="00266A77">
          <w:rPr>
            <w:lang w:val="en-US" w:eastAsia="ko-KR"/>
          </w:rPr>
          <w:t>.</w:t>
        </w:r>
      </w:ins>
    </w:p>
    <w:bookmarkEnd w:id="31"/>
    <w:p w14:paraId="112DDEC3" w14:textId="0AD571CD" w:rsidR="002F2527" w:rsidDel="0080034C" w:rsidRDefault="002F2527" w:rsidP="002F2527">
      <w:pPr>
        <w:pStyle w:val="EditorsNote"/>
        <w:rPr>
          <w:del w:id="56" w:author="Ericsson" w:date="2021-08-06T07:57:00Z"/>
        </w:rPr>
      </w:pPr>
      <w:del w:id="57" w:author="Ericsson" w:date="2021-08-06T07:57:00Z">
        <w:r w:rsidDel="0080034C">
          <w:delText>Editor's Note: Further evaluation is FFS.</w:delText>
        </w:r>
      </w:del>
    </w:p>
    <w:p w14:paraId="746B80DE" w14:textId="77777777" w:rsidR="00590244" w:rsidRDefault="00590244">
      <w:pPr>
        <w:rPr>
          <w:i/>
        </w:rPr>
      </w:pPr>
    </w:p>
    <w:p w14:paraId="1D7A8246" w14:textId="5C227DA6" w:rsidR="00590244" w:rsidRPr="004D114D" w:rsidRDefault="00590244" w:rsidP="004D114D">
      <w:pPr>
        <w:jc w:val="center"/>
      </w:pPr>
      <w:r w:rsidRPr="00EE2ED5">
        <w:rPr>
          <w:color w:val="0070C0"/>
          <w:sz w:val="36"/>
          <w:szCs w:val="36"/>
        </w:rPr>
        <w:t xml:space="preserve">*** </w:t>
      </w:r>
      <w:r w:rsidR="008E2F9B">
        <w:rPr>
          <w:color w:val="0070C0"/>
          <w:sz w:val="36"/>
          <w:szCs w:val="36"/>
        </w:rPr>
        <w:t>End of Change</w:t>
      </w:r>
      <w:r w:rsidRPr="00EE2ED5">
        <w:rPr>
          <w:color w:val="0070C0"/>
          <w:sz w:val="36"/>
          <w:szCs w:val="36"/>
        </w:rPr>
        <w:t xml:space="preserve"> ***</w:t>
      </w:r>
    </w:p>
    <w:sectPr w:rsidR="00590244" w:rsidRPr="004D114D">
      <w:headerReference w:type="default" r:id="rId18"/>
      <w:footerReference w:type="default" r:id="rId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F1ABAA" w14:textId="77777777" w:rsidR="008F0E9F" w:rsidRDefault="008F0E9F">
      <w:r>
        <w:separator/>
      </w:r>
    </w:p>
  </w:endnote>
  <w:endnote w:type="continuationSeparator" w:id="0">
    <w:p w14:paraId="2787E4EA" w14:textId="77777777" w:rsidR="008F0E9F" w:rsidRDefault="008F0E9F">
      <w:r>
        <w:continuationSeparator/>
      </w:r>
    </w:p>
  </w:endnote>
  <w:endnote w:type="continuationNotice" w:id="1">
    <w:p w14:paraId="10350992" w14:textId="77777777" w:rsidR="008F0E9F" w:rsidRDefault="008F0E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8AC50" w14:textId="77777777" w:rsidR="009D35A6" w:rsidRDefault="009D35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A7D080" w14:textId="77777777" w:rsidR="008F0E9F" w:rsidRDefault="008F0E9F">
      <w:r>
        <w:separator/>
      </w:r>
    </w:p>
  </w:footnote>
  <w:footnote w:type="continuationSeparator" w:id="0">
    <w:p w14:paraId="4659F72C" w14:textId="77777777" w:rsidR="008F0E9F" w:rsidRDefault="008F0E9F">
      <w:r>
        <w:continuationSeparator/>
      </w:r>
    </w:p>
  </w:footnote>
  <w:footnote w:type="continuationNotice" w:id="1">
    <w:p w14:paraId="4736B2D9" w14:textId="77777777" w:rsidR="008F0E9F" w:rsidRDefault="008F0E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AB789" w14:textId="77777777" w:rsidR="009D35A6" w:rsidRDefault="009D3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62FBC"/>
    <w:multiLevelType w:val="hybridMultilevel"/>
    <w:tmpl w:val="E8BAA374"/>
    <w:lvl w:ilvl="0" w:tplc="587AD42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8B6681"/>
    <w:multiLevelType w:val="hybridMultilevel"/>
    <w:tmpl w:val="71346850"/>
    <w:lvl w:ilvl="0" w:tplc="775A2EA2">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01C5450"/>
    <w:multiLevelType w:val="hybridMultilevel"/>
    <w:tmpl w:val="AD1C7AD2"/>
    <w:lvl w:ilvl="0" w:tplc="04090001">
      <w:start w:val="1"/>
      <w:numFmt w:val="bullet"/>
      <w:lvlText w:val=""/>
      <w:lvlJc w:val="left"/>
      <w:pPr>
        <w:ind w:left="645" w:hanging="360"/>
      </w:pPr>
      <w:rPr>
        <w:rFonts w:ascii="Symbol" w:hAnsi="Symbo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35460B7B"/>
    <w:multiLevelType w:val="hybridMultilevel"/>
    <w:tmpl w:val="5EF2C7D8"/>
    <w:lvl w:ilvl="0" w:tplc="871E0FB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3CC4F21"/>
    <w:multiLevelType w:val="hybridMultilevel"/>
    <w:tmpl w:val="3D926CE8"/>
    <w:lvl w:ilvl="0" w:tplc="63D0A6B0">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16"/>
  </w:num>
  <w:num w:numId="6">
    <w:abstractNumId w:val="9"/>
  </w:num>
  <w:num w:numId="7">
    <w:abstractNumId w:val="11"/>
  </w:num>
  <w:num w:numId="8">
    <w:abstractNumId w:val="22"/>
  </w:num>
  <w:num w:numId="9">
    <w:abstractNumId w:val="19"/>
  </w:num>
  <w:num w:numId="10">
    <w:abstractNumId w:val="21"/>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num>
  <w:num w:numId="21">
    <w:abstractNumId w:val="20"/>
  </w:num>
  <w:num w:numId="22">
    <w:abstractNumId w:val="15"/>
  </w:num>
  <w:num w:numId="23">
    <w:abstractNumId w:val="10"/>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261E9"/>
    <w:rsid w:val="00046389"/>
    <w:rsid w:val="00074722"/>
    <w:rsid w:val="00076118"/>
    <w:rsid w:val="000819D8"/>
    <w:rsid w:val="000934A6"/>
    <w:rsid w:val="000A2C6C"/>
    <w:rsid w:val="000A4660"/>
    <w:rsid w:val="000B6C1D"/>
    <w:rsid w:val="000C7248"/>
    <w:rsid w:val="000D1B5B"/>
    <w:rsid w:val="000D4A50"/>
    <w:rsid w:val="000E26DC"/>
    <w:rsid w:val="00102283"/>
    <w:rsid w:val="001027DF"/>
    <w:rsid w:val="0010401F"/>
    <w:rsid w:val="00112D15"/>
    <w:rsid w:val="00112FC3"/>
    <w:rsid w:val="00120BD3"/>
    <w:rsid w:val="00140655"/>
    <w:rsid w:val="001537CB"/>
    <w:rsid w:val="001552B3"/>
    <w:rsid w:val="00173FA3"/>
    <w:rsid w:val="00184B6F"/>
    <w:rsid w:val="001861E5"/>
    <w:rsid w:val="001920DB"/>
    <w:rsid w:val="00192C38"/>
    <w:rsid w:val="001B1652"/>
    <w:rsid w:val="001B52B4"/>
    <w:rsid w:val="001C17E2"/>
    <w:rsid w:val="001C3EC8"/>
    <w:rsid w:val="001C50AE"/>
    <w:rsid w:val="001D2BD4"/>
    <w:rsid w:val="001D6911"/>
    <w:rsid w:val="001E7629"/>
    <w:rsid w:val="00201947"/>
    <w:rsid w:val="0020395B"/>
    <w:rsid w:val="002046CB"/>
    <w:rsid w:val="00204DC9"/>
    <w:rsid w:val="002062C0"/>
    <w:rsid w:val="00215130"/>
    <w:rsid w:val="00230002"/>
    <w:rsid w:val="002376D3"/>
    <w:rsid w:val="00244C9A"/>
    <w:rsid w:val="00247216"/>
    <w:rsid w:val="002659B7"/>
    <w:rsid w:val="00266A77"/>
    <w:rsid w:val="00272794"/>
    <w:rsid w:val="00282C0B"/>
    <w:rsid w:val="00294DB1"/>
    <w:rsid w:val="002A1857"/>
    <w:rsid w:val="002C0D9F"/>
    <w:rsid w:val="002C28C5"/>
    <w:rsid w:val="002C7F38"/>
    <w:rsid w:val="002D0F51"/>
    <w:rsid w:val="002E47BD"/>
    <w:rsid w:val="002F2527"/>
    <w:rsid w:val="002F48C8"/>
    <w:rsid w:val="003003F2"/>
    <w:rsid w:val="0030291E"/>
    <w:rsid w:val="00304531"/>
    <w:rsid w:val="0030628A"/>
    <w:rsid w:val="003142B2"/>
    <w:rsid w:val="003331BC"/>
    <w:rsid w:val="00337A0B"/>
    <w:rsid w:val="00343C5E"/>
    <w:rsid w:val="003459F6"/>
    <w:rsid w:val="0035122B"/>
    <w:rsid w:val="00353451"/>
    <w:rsid w:val="00361DD8"/>
    <w:rsid w:val="003643B5"/>
    <w:rsid w:val="00371032"/>
    <w:rsid w:val="00371B44"/>
    <w:rsid w:val="00372911"/>
    <w:rsid w:val="003827BE"/>
    <w:rsid w:val="003865E3"/>
    <w:rsid w:val="003A5C72"/>
    <w:rsid w:val="003B64F9"/>
    <w:rsid w:val="003C122B"/>
    <w:rsid w:val="003C1BBC"/>
    <w:rsid w:val="003C26A2"/>
    <w:rsid w:val="003C5A97"/>
    <w:rsid w:val="003C7A04"/>
    <w:rsid w:val="003D34BA"/>
    <w:rsid w:val="003E3DEA"/>
    <w:rsid w:val="003F52B2"/>
    <w:rsid w:val="00400CED"/>
    <w:rsid w:val="0040583D"/>
    <w:rsid w:val="00406274"/>
    <w:rsid w:val="00424AF5"/>
    <w:rsid w:val="00427386"/>
    <w:rsid w:val="00437C58"/>
    <w:rsid w:val="00440414"/>
    <w:rsid w:val="004558E9"/>
    <w:rsid w:val="0045777E"/>
    <w:rsid w:val="0047037B"/>
    <w:rsid w:val="004818F7"/>
    <w:rsid w:val="004A1CD7"/>
    <w:rsid w:val="004B3753"/>
    <w:rsid w:val="004B37F3"/>
    <w:rsid w:val="004B4FCB"/>
    <w:rsid w:val="004B5F51"/>
    <w:rsid w:val="004C31D2"/>
    <w:rsid w:val="004C6C90"/>
    <w:rsid w:val="004D114D"/>
    <w:rsid w:val="004D55C2"/>
    <w:rsid w:val="004E03AA"/>
    <w:rsid w:val="005134C8"/>
    <w:rsid w:val="00521131"/>
    <w:rsid w:val="005228A8"/>
    <w:rsid w:val="00527C0B"/>
    <w:rsid w:val="005410F6"/>
    <w:rsid w:val="00546ACC"/>
    <w:rsid w:val="00557B9C"/>
    <w:rsid w:val="0056081E"/>
    <w:rsid w:val="0057074F"/>
    <w:rsid w:val="005729C4"/>
    <w:rsid w:val="005745B4"/>
    <w:rsid w:val="00584D5E"/>
    <w:rsid w:val="00590244"/>
    <w:rsid w:val="0059227B"/>
    <w:rsid w:val="0059258B"/>
    <w:rsid w:val="00592D27"/>
    <w:rsid w:val="005A0273"/>
    <w:rsid w:val="005A4FD9"/>
    <w:rsid w:val="005B0966"/>
    <w:rsid w:val="005B41F1"/>
    <w:rsid w:val="005B795D"/>
    <w:rsid w:val="005D1A72"/>
    <w:rsid w:val="005D7499"/>
    <w:rsid w:val="00601641"/>
    <w:rsid w:val="00601695"/>
    <w:rsid w:val="00613820"/>
    <w:rsid w:val="00617FE9"/>
    <w:rsid w:val="00622E5C"/>
    <w:rsid w:val="00627C01"/>
    <w:rsid w:val="006304F8"/>
    <w:rsid w:val="00652248"/>
    <w:rsid w:val="0065407E"/>
    <w:rsid w:val="00657B80"/>
    <w:rsid w:val="006615B1"/>
    <w:rsid w:val="0066629A"/>
    <w:rsid w:val="00670787"/>
    <w:rsid w:val="00675B3C"/>
    <w:rsid w:val="0069495C"/>
    <w:rsid w:val="006B26C4"/>
    <w:rsid w:val="006B4288"/>
    <w:rsid w:val="006C1DF1"/>
    <w:rsid w:val="006D2C39"/>
    <w:rsid w:val="006D340A"/>
    <w:rsid w:val="006E3717"/>
    <w:rsid w:val="006E7A4E"/>
    <w:rsid w:val="00707B38"/>
    <w:rsid w:val="00715A1D"/>
    <w:rsid w:val="00730304"/>
    <w:rsid w:val="00754ABA"/>
    <w:rsid w:val="00760BB0"/>
    <w:rsid w:val="00761545"/>
    <w:rsid w:val="0076157A"/>
    <w:rsid w:val="00765EE7"/>
    <w:rsid w:val="00780687"/>
    <w:rsid w:val="007833BB"/>
    <w:rsid w:val="00784593"/>
    <w:rsid w:val="00792B9B"/>
    <w:rsid w:val="007A00EF"/>
    <w:rsid w:val="007B19EA"/>
    <w:rsid w:val="007C0A2D"/>
    <w:rsid w:val="007C27B0"/>
    <w:rsid w:val="007C29B9"/>
    <w:rsid w:val="007F05D5"/>
    <w:rsid w:val="007F300B"/>
    <w:rsid w:val="0080034C"/>
    <w:rsid w:val="008014C3"/>
    <w:rsid w:val="008128EB"/>
    <w:rsid w:val="0083293A"/>
    <w:rsid w:val="008349B0"/>
    <w:rsid w:val="008448D0"/>
    <w:rsid w:val="0084490D"/>
    <w:rsid w:val="008506CD"/>
    <w:rsid w:val="00850812"/>
    <w:rsid w:val="00850C77"/>
    <w:rsid w:val="0087551D"/>
    <w:rsid w:val="00876B9A"/>
    <w:rsid w:val="008933BF"/>
    <w:rsid w:val="008A10C4"/>
    <w:rsid w:val="008B0248"/>
    <w:rsid w:val="008B064D"/>
    <w:rsid w:val="008D0102"/>
    <w:rsid w:val="008D4837"/>
    <w:rsid w:val="008E2F9B"/>
    <w:rsid w:val="008F0E9F"/>
    <w:rsid w:val="008F5F33"/>
    <w:rsid w:val="00903E20"/>
    <w:rsid w:val="0091046A"/>
    <w:rsid w:val="00923D6D"/>
    <w:rsid w:val="00926ABD"/>
    <w:rsid w:val="009273F1"/>
    <w:rsid w:val="00931C5E"/>
    <w:rsid w:val="00933172"/>
    <w:rsid w:val="00942A75"/>
    <w:rsid w:val="00947F4E"/>
    <w:rsid w:val="00952950"/>
    <w:rsid w:val="0096275C"/>
    <w:rsid w:val="00966D47"/>
    <w:rsid w:val="00992312"/>
    <w:rsid w:val="009965E5"/>
    <w:rsid w:val="009C0DED"/>
    <w:rsid w:val="009C20DB"/>
    <w:rsid w:val="009D2469"/>
    <w:rsid w:val="009D35A6"/>
    <w:rsid w:val="009D38C2"/>
    <w:rsid w:val="00A0464B"/>
    <w:rsid w:val="00A15E2D"/>
    <w:rsid w:val="00A24373"/>
    <w:rsid w:val="00A37D7F"/>
    <w:rsid w:val="00A46410"/>
    <w:rsid w:val="00A57688"/>
    <w:rsid w:val="00A67378"/>
    <w:rsid w:val="00A84A94"/>
    <w:rsid w:val="00A95F86"/>
    <w:rsid w:val="00A9762C"/>
    <w:rsid w:val="00AB44CE"/>
    <w:rsid w:val="00AB5A92"/>
    <w:rsid w:val="00AD1DAA"/>
    <w:rsid w:val="00AE51D3"/>
    <w:rsid w:val="00AF1E23"/>
    <w:rsid w:val="00AF7F81"/>
    <w:rsid w:val="00B00B1E"/>
    <w:rsid w:val="00B01296"/>
    <w:rsid w:val="00B01AFF"/>
    <w:rsid w:val="00B05CC7"/>
    <w:rsid w:val="00B170E0"/>
    <w:rsid w:val="00B17AD6"/>
    <w:rsid w:val="00B27E39"/>
    <w:rsid w:val="00B3066B"/>
    <w:rsid w:val="00B350D8"/>
    <w:rsid w:val="00B35C38"/>
    <w:rsid w:val="00B615E0"/>
    <w:rsid w:val="00B72DD8"/>
    <w:rsid w:val="00B76763"/>
    <w:rsid w:val="00B7732B"/>
    <w:rsid w:val="00B80537"/>
    <w:rsid w:val="00B8056C"/>
    <w:rsid w:val="00B82130"/>
    <w:rsid w:val="00B82AB1"/>
    <w:rsid w:val="00B8661C"/>
    <w:rsid w:val="00B879F0"/>
    <w:rsid w:val="00BC25AA"/>
    <w:rsid w:val="00BE5C51"/>
    <w:rsid w:val="00BE68B8"/>
    <w:rsid w:val="00BF0A3F"/>
    <w:rsid w:val="00BF49C4"/>
    <w:rsid w:val="00BF5486"/>
    <w:rsid w:val="00BF7422"/>
    <w:rsid w:val="00C022E3"/>
    <w:rsid w:val="00C11842"/>
    <w:rsid w:val="00C4712D"/>
    <w:rsid w:val="00C55BB3"/>
    <w:rsid w:val="00C679D3"/>
    <w:rsid w:val="00C76A29"/>
    <w:rsid w:val="00C86ACF"/>
    <w:rsid w:val="00C94F55"/>
    <w:rsid w:val="00CA7D62"/>
    <w:rsid w:val="00CB07A8"/>
    <w:rsid w:val="00CB227E"/>
    <w:rsid w:val="00CD4A57"/>
    <w:rsid w:val="00D056BE"/>
    <w:rsid w:val="00D14F39"/>
    <w:rsid w:val="00D33604"/>
    <w:rsid w:val="00D37B08"/>
    <w:rsid w:val="00D4345F"/>
    <w:rsid w:val="00D437FF"/>
    <w:rsid w:val="00D506B3"/>
    <w:rsid w:val="00D5130C"/>
    <w:rsid w:val="00D62265"/>
    <w:rsid w:val="00D77DE9"/>
    <w:rsid w:val="00D8512E"/>
    <w:rsid w:val="00DA1E58"/>
    <w:rsid w:val="00DA1EE2"/>
    <w:rsid w:val="00DB256C"/>
    <w:rsid w:val="00DB7F11"/>
    <w:rsid w:val="00DC2051"/>
    <w:rsid w:val="00DE4EF2"/>
    <w:rsid w:val="00DF2C0E"/>
    <w:rsid w:val="00E06FFB"/>
    <w:rsid w:val="00E15F97"/>
    <w:rsid w:val="00E30155"/>
    <w:rsid w:val="00E33A0F"/>
    <w:rsid w:val="00E418F6"/>
    <w:rsid w:val="00E428F9"/>
    <w:rsid w:val="00E71AA1"/>
    <w:rsid w:val="00E84C2D"/>
    <w:rsid w:val="00E91FE1"/>
    <w:rsid w:val="00E977AF"/>
    <w:rsid w:val="00EA5E95"/>
    <w:rsid w:val="00EC7D1F"/>
    <w:rsid w:val="00ED389B"/>
    <w:rsid w:val="00ED4954"/>
    <w:rsid w:val="00ED6409"/>
    <w:rsid w:val="00EE0943"/>
    <w:rsid w:val="00EE29C1"/>
    <w:rsid w:val="00EE33A2"/>
    <w:rsid w:val="00EE69B7"/>
    <w:rsid w:val="00EF5214"/>
    <w:rsid w:val="00F01070"/>
    <w:rsid w:val="00F0641C"/>
    <w:rsid w:val="00F55CD4"/>
    <w:rsid w:val="00F67A1C"/>
    <w:rsid w:val="00F82C5B"/>
    <w:rsid w:val="00F8555F"/>
    <w:rsid w:val="00F954C0"/>
    <w:rsid w:val="00FA3784"/>
    <w:rsid w:val="00FA5786"/>
    <w:rsid w:val="00FB5222"/>
    <w:rsid w:val="00FC0B91"/>
    <w:rsid w:val="00FD2E16"/>
    <w:rsid w:val="00FD5032"/>
    <w:rsid w:val="00FE5FE2"/>
    <w:rsid w:val="00FF2E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B18788"/>
  <w15:chartTrackingRefBased/>
  <w15:docId w15:val="{D0E25CB7-94FE-4778-B8D4-A3CDF497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ditorsNoteChar">
    <w:name w:val="Editor's Note Char"/>
    <w:aliases w:val="EN Char,Editor's Note Char1"/>
    <w:link w:val="EditorsNote"/>
    <w:locked/>
    <w:rsid w:val="00590244"/>
    <w:rPr>
      <w:rFonts w:ascii="Times New Roman" w:hAnsi="Times New Roman"/>
      <w:color w:val="FF0000"/>
      <w:lang w:val="en-GB"/>
    </w:rPr>
  </w:style>
  <w:style w:type="character" w:customStyle="1" w:styleId="EXCar">
    <w:name w:val="EX Car"/>
    <w:link w:val="EX"/>
    <w:qFormat/>
    <w:locked/>
    <w:rsid w:val="00590244"/>
    <w:rPr>
      <w:rFonts w:ascii="Times New Roman" w:hAnsi="Times New Roman"/>
      <w:lang w:val="en-GB"/>
    </w:rPr>
  </w:style>
  <w:style w:type="character" w:customStyle="1" w:styleId="B1Char">
    <w:name w:val="B1 Char"/>
    <w:link w:val="B1"/>
    <w:rsid w:val="00BF7422"/>
    <w:rPr>
      <w:rFonts w:ascii="Times New Roman" w:hAnsi="Times New Roman"/>
      <w:lang w:val="en-GB"/>
    </w:rPr>
  </w:style>
  <w:style w:type="character" w:customStyle="1" w:styleId="TFChar">
    <w:name w:val="TF Char"/>
    <w:link w:val="TF"/>
    <w:rsid w:val="00BF7422"/>
    <w:rPr>
      <w:rFonts w:ascii="Arial" w:hAnsi="Arial"/>
      <w:b/>
      <w:lang w:val="en-GB"/>
    </w:rPr>
  </w:style>
  <w:style w:type="character" w:customStyle="1" w:styleId="NOChar">
    <w:name w:val="NO Char"/>
    <w:link w:val="NO"/>
    <w:qFormat/>
    <w:rsid w:val="00BF7422"/>
    <w:rPr>
      <w:rFonts w:ascii="Times New Roman" w:hAnsi="Times New Roman"/>
      <w:lang w:val="en-GB"/>
    </w:rPr>
  </w:style>
  <w:style w:type="character" w:customStyle="1" w:styleId="THChar">
    <w:name w:val="TH Char"/>
    <w:link w:val="TH"/>
    <w:locked/>
    <w:rsid w:val="00BF7422"/>
    <w:rPr>
      <w:rFonts w:ascii="Arial" w:hAnsi="Arial"/>
      <w:b/>
      <w:lang w:val="en-GB"/>
    </w:rPr>
  </w:style>
  <w:style w:type="character" w:styleId="UnresolvedMention">
    <w:name w:val="Unresolved Mention"/>
    <w:uiPriority w:val="99"/>
    <w:semiHidden/>
    <w:unhideWhenUsed/>
    <w:rsid w:val="002376D3"/>
    <w:rPr>
      <w:color w:val="605E5C"/>
      <w:shd w:val="clear" w:color="auto" w:fill="E1DFDD"/>
    </w:rPr>
  </w:style>
  <w:style w:type="paragraph" w:styleId="CommentSubject">
    <w:name w:val="annotation subject"/>
    <w:basedOn w:val="CommentText"/>
    <w:next w:val="CommentText"/>
    <w:link w:val="CommentSubjectChar"/>
    <w:rsid w:val="00294DB1"/>
    <w:rPr>
      <w:b/>
      <w:bCs/>
    </w:rPr>
  </w:style>
  <w:style w:type="character" w:customStyle="1" w:styleId="CommentTextChar">
    <w:name w:val="Comment Text Char"/>
    <w:link w:val="CommentText"/>
    <w:semiHidden/>
    <w:rsid w:val="00294DB1"/>
    <w:rPr>
      <w:rFonts w:ascii="Times New Roman" w:hAnsi="Times New Roman"/>
      <w:lang w:val="en-GB"/>
    </w:rPr>
  </w:style>
  <w:style w:type="character" w:customStyle="1" w:styleId="CommentSubjectChar">
    <w:name w:val="Comment Subject Char"/>
    <w:link w:val="CommentSubject"/>
    <w:rsid w:val="00294DB1"/>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LongProperties xmlns="http://schemas.microsoft.com/office/2006/metadata/longProperties"/>
</file>

<file path=customXml/item1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ADQ376F6HWTR-1074192144-2255</_dlc_DocId>
    <_dlc_DocIdUrl xmlns="4397fad0-70af-449d-b129-6cf6df26877a">
      <Url>https://ericsson.sharepoint.com/sites/SRT/3GPP/_layouts/15/DocIdRedir.aspx?ID=ADQ376F6HWTR-1074192144-2255</Url>
      <Description>ADQ376F6HWTR-1074192144-2255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LongProperties xmlns="http://schemas.microsoft.com/office/2006/metadata/longProperties"/>
</file>

<file path=customXml/itemProps1.xml><?xml version="1.0" encoding="utf-8"?>
<ds:datastoreItem xmlns:ds="http://schemas.openxmlformats.org/officeDocument/2006/customXml" ds:itemID="{56C4EB97-BC00-4A4A-BD0A-16B836449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146EE688-6EB0-4432-B823-16473EB1A725}">
  <ds:schemaRefs>
    <ds:schemaRef ds:uri="http://schemas.microsoft.com/office/2006/metadata/longProperties"/>
  </ds:schemaRefs>
</ds:datastoreItem>
</file>

<file path=customXml/itemProps11.xml><?xml version="1.0" encoding="utf-8"?>
<ds:datastoreItem xmlns:ds="http://schemas.openxmlformats.org/officeDocument/2006/customXml" ds:itemID="{49C25709-177C-4637-A74A-FAC0E3E53262}">
  <ds:schemaRefs>
    <ds:schemaRef ds:uri="http://schemas.microsoft.com/sharepoint/v3/contenttype/forms"/>
  </ds:schemaRefs>
</ds:datastoreItem>
</file>

<file path=customXml/itemProps2.xml><?xml version="1.0" encoding="utf-8"?>
<ds:datastoreItem xmlns:ds="http://schemas.openxmlformats.org/officeDocument/2006/customXml" ds:itemID="{111C5C72-740B-43C4-840A-A6B20114F3AA}">
  <ds:schemaRefs>
    <ds:schemaRef ds:uri="Microsoft.SharePoint.Taxonomy.ContentTypeSync"/>
  </ds:schemaRefs>
</ds:datastoreItem>
</file>

<file path=customXml/itemProps3.xml><?xml version="1.0" encoding="utf-8"?>
<ds:datastoreItem xmlns:ds="http://schemas.openxmlformats.org/officeDocument/2006/customXml" ds:itemID="{4FE19FD0-20A8-47A9-8D72-719D635AE2D4}">
  <ds:schemaRefs>
    <ds:schemaRef ds:uri="Microsoft.SharePoint.Taxonomy.ContentTypeSync"/>
  </ds:schemaRefs>
</ds:datastoreItem>
</file>

<file path=customXml/itemProps4.xml><?xml version="1.0" encoding="utf-8"?>
<ds:datastoreItem xmlns:ds="http://schemas.openxmlformats.org/officeDocument/2006/customXml" ds:itemID="{62ECA955-BD26-4E92-89B6-546CC36A492C}">
  <ds:schemaRefs>
    <ds:schemaRef ds:uri="http://schemas.microsoft.com/sharepoint/v3/contenttype/forms"/>
  </ds:schemaRefs>
</ds:datastoreItem>
</file>

<file path=customXml/itemProps5.xml><?xml version="1.0" encoding="utf-8"?>
<ds:datastoreItem xmlns:ds="http://schemas.openxmlformats.org/officeDocument/2006/customXml" ds:itemID="{A667AB9F-497D-44E4-8861-128417FB92B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31B57368-FEDE-40F3-890F-BA12D2BF1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CEFF525-6679-4BB9-9C85-3EB9617499B4}">
  <ds:schemaRefs>
    <ds:schemaRef ds:uri="http://schemas.microsoft.com/sharepoint/events"/>
  </ds:schemaRefs>
</ds:datastoreItem>
</file>

<file path=customXml/itemProps8.xml><?xml version="1.0" encoding="utf-8"?>
<ds:datastoreItem xmlns:ds="http://schemas.openxmlformats.org/officeDocument/2006/customXml" ds:itemID="{D010F639-8089-4811-B2EC-9EDDBC98EDD3}">
  <ds:schemaRefs>
    <ds:schemaRef ds:uri="http://schemas.microsoft.com/sharepoint/events"/>
  </ds:schemaRefs>
</ds:datastoreItem>
</file>

<file path=customXml/itemProps9.xml><?xml version="1.0" encoding="utf-8"?>
<ds:datastoreItem xmlns:ds="http://schemas.openxmlformats.org/officeDocument/2006/customXml" ds:itemID="{8B4AF4A6-4D69-442E-B33D-67BA308638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440</TotalTime>
  <Pages>5</Pages>
  <Words>2436</Words>
  <Characters>13890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186</cp:revision>
  <cp:lastPrinted>1899-12-31T22:00:00Z</cp:lastPrinted>
  <dcterms:created xsi:type="dcterms:W3CDTF">2021-08-03T04:22:00Z</dcterms:created>
  <dcterms:modified xsi:type="dcterms:W3CDTF">2021-08-09T11:29:00Z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ADQ376F6HWTR-1074192144-2069</vt:lpwstr>
  </property>
  <property fmtid="{D5CDD505-2E9C-101B-9397-08002B2CF9AE}" pid="4" name="_dlc_DocIdItemGuid">
    <vt:lpwstr>54c7bd7b-a2b8-40a6-a5a5-2b1268fb96d9</vt:lpwstr>
  </property>
  <property fmtid="{D5CDD505-2E9C-101B-9397-08002B2CF9AE}" pid="5" name="_dlc_DocIdUrl">
    <vt:lpwstr>https://ericsson.sharepoint.com/sites/SRT/3GPP/_layouts/15/DocIdRedir.aspx?ID=ADQ376F6HWTR-1074192144-2069, ADQ376F6HWTR-1074192144-2069</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ContentTypeId">
    <vt:lpwstr>0x010100C5F30C9B16E14C8EACE5F2CC7B7AC7F400B95DCD2E749CBC42B65E026B58A7A435</vt:lpwstr>
  </property>
</Properties>
</file>